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4F16A8" w:rsidR="00A14CC8" w:rsidP="00470478" w:rsidRDefault="00A14CC8" w14:paraId="4172726A" w14:textId="637C37AB">
      <w:pPr>
        <w:spacing w:after="120" w:line="240" w:lineRule="auto"/>
        <w:jc w:val="center"/>
        <w:rPr>
          <w:rFonts w:asciiTheme="minorHAnsi" w:hAnsiTheme="minorHAnsi" w:cstheme="minorHAnsi"/>
          <w:b/>
          <w:sz w:val="24"/>
          <w:szCs w:val="24"/>
          <w:vertAlign w:val="subscript"/>
          <w:lang w:val="es-CO"/>
        </w:rPr>
      </w:pPr>
      <w:r w:rsidRPr="004F16A8">
        <w:rPr>
          <w:rFonts w:asciiTheme="minorHAnsi" w:hAnsiTheme="minorHAnsi" w:cstheme="minorHAnsi"/>
          <w:b/>
          <w:sz w:val="24"/>
          <w:szCs w:val="24"/>
          <w:lang w:val="es-CO"/>
        </w:rPr>
        <w:t xml:space="preserve">DATOS DEL </w:t>
      </w:r>
      <w:r w:rsidRPr="004F16A8" w:rsidR="00966E65">
        <w:rPr>
          <w:rFonts w:asciiTheme="minorHAnsi" w:hAnsiTheme="minorHAnsi" w:cstheme="minorHAnsi"/>
          <w:b/>
          <w:sz w:val="24"/>
          <w:szCs w:val="24"/>
          <w:lang w:val="es-CO"/>
        </w:rPr>
        <w:t>APRENDIZ</w:t>
      </w:r>
    </w:p>
    <w:tbl>
      <w:tblPr>
        <w:tblW w:w="10204" w:type="dxa"/>
        <w:tblInd w:w="4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524"/>
        <w:gridCol w:w="2984"/>
        <w:gridCol w:w="3696"/>
      </w:tblGrid>
      <w:tr w:rsidRPr="004F16A8" w:rsidR="007E21D6" w:rsidTr="00616C32" w14:paraId="3D6C87C1" w14:textId="77777777">
        <w:trPr>
          <w:trHeight w:val="243"/>
        </w:trPr>
        <w:tc>
          <w:tcPr>
            <w:tcW w:w="3524" w:type="dxa"/>
            <w:shd w:val="clear" w:color="auto" w:fill="auto"/>
            <w:vAlign w:val="center"/>
          </w:tcPr>
          <w:p w:rsidRPr="004F16A8" w:rsidR="007E21D6" w:rsidP="004E5667" w:rsidRDefault="007E21D6" w14:paraId="280D6F48" w14:textId="7777777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PRIMER APELLIDO: </w:t>
            </w:r>
          </w:p>
          <w:p w:rsidRPr="004F16A8" w:rsidR="00072B74" w:rsidP="00616C32" w:rsidRDefault="00072B74" w14:paraId="200ACDE2" w14:textId="7777777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:rsidRPr="004F16A8" w:rsidR="007E21D6" w:rsidP="004E5667" w:rsidRDefault="007E21D6" w14:paraId="59892B8B" w14:textId="7777777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SEGUNDO APELLIDO:</w:t>
            </w:r>
            <w:r w:rsidRPr="004F16A8" w:rsidR="004E5667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 </w:t>
            </w:r>
          </w:p>
          <w:p w:rsidRPr="004F16A8" w:rsidR="00072B74" w:rsidP="004E5667" w:rsidRDefault="00072B74" w14:paraId="7E586888" w14:textId="13DA61DD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</w:p>
        </w:tc>
        <w:tc>
          <w:tcPr>
            <w:tcW w:w="3696" w:type="dxa"/>
            <w:shd w:val="clear" w:color="auto" w:fill="auto"/>
            <w:vAlign w:val="center"/>
          </w:tcPr>
          <w:p w:rsidRPr="004F16A8" w:rsidR="007E21D6" w:rsidP="004E5667" w:rsidRDefault="007E21D6" w14:paraId="20AF1EF9" w14:textId="7777777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NOMBRE:</w:t>
            </w:r>
            <w:r w:rsidRPr="004F16A8" w:rsidR="004E5667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 </w:t>
            </w:r>
          </w:p>
          <w:p w:rsidRPr="004F16A8" w:rsidR="00072B74" w:rsidP="004E5667" w:rsidRDefault="00072B74" w14:paraId="7943E9C8" w14:textId="5801EB0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</w:p>
        </w:tc>
      </w:tr>
      <w:tr w:rsidRPr="004F16A8" w:rsidR="00966E65" w:rsidTr="00616C32" w14:paraId="0403C516" w14:textId="77777777">
        <w:trPr>
          <w:trHeight w:val="123"/>
        </w:trPr>
        <w:tc>
          <w:tcPr>
            <w:tcW w:w="3524" w:type="dxa"/>
            <w:shd w:val="clear" w:color="auto" w:fill="auto"/>
            <w:vAlign w:val="center"/>
          </w:tcPr>
          <w:p w:rsidRPr="004F16A8" w:rsidR="00966E65" w:rsidP="00020DFE" w:rsidRDefault="00966E65" w14:paraId="07A0D8C0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FICHA – CÓDIGO </w:t>
            </w:r>
          </w:p>
        </w:tc>
        <w:tc>
          <w:tcPr>
            <w:tcW w:w="6680" w:type="dxa"/>
            <w:gridSpan w:val="2"/>
            <w:shd w:val="clear" w:color="auto" w:fill="auto"/>
            <w:vAlign w:val="center"/>
          </w:tcPr>
          <w:p w:rsidRPr="004F16A8" w:rsidR="00966E65" w:rsidP="00020DFE" w:rsidRDefault="00966E65" w14:paraId="40A7E4DD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NÚMERO DOCUMENTO </w:t>
            </w:r>
          </w:p>
        </w:tc>
      </w:tr>
      <w:tr w:rsidRPr="004F16A8" w:rsidR="00966E65" w:rsidTr="00616C32" w14:paraId="6A13C52A" w14:textId="77777777">
        <w:trPr>
          <w:trHeight w:val="68"/>
        </w:trPr>
        <w:tc>
          <w:tcPr>
            <w:tcW w:w="3524" w:type="dxa"/>
            <w:shd w:val="clear" w:color="auto" w:fill="auto"/>
            <w:vAlign w:val="center"/>
          </w:tcPr>
          <w:p w:rsidRPr="004F16A8" w:rsidR="00966E65" w:rsidP="009437AA" w:rsidRDefault="00925A4D" w14:paraId="1FAC8575" w14:textId="47BD48D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3746530 - 3171164</w:t>
            </w:r>
          </w:p>
        </w:tc>
        <w:tc>
          <w:tcPr>
            <w:tcW w:w="6680" w:type="dxa"/>
            <w:gridSpan w:val="2"/>
            <w:shd w:val="clear" w:color="auto" w:fill="auto"/>
            <w:vAlign w:val="center"/>
          </w:tcPr>
          <w:p w:rsidRPr="004F16A8" w:rsidR="00966E65" w:rsidP="00020DFE" w:rsidRDefault="00966E65" w14:paraId="38889047" w14:textId="7777777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</w:p>
        </w:tc>
      </w:tr>
    </w:tbl>
    <w:p w:rsidRPr="004F16A8" w:rsidR="007E21D6" w:rsidP="00C4260F" w:rsidRDefault="007E21D6" w14:paraId="137FC024" w14:textId="77777777">
      <w:pPr>
        <w:spacing w:after="120" w:line="240" w:lineRule="auto"/>
        <w:rPr>
          <w:rFonts w:asciiTheme="minorHAnsi" w:hAnsiTheme="minorHAnsi" w:cstheme="minorHAnsi"/>
          <w:sz w:val="24"/>
          <w:szCs w:val="24"/>
          <w:lang w:val="es-CO"/>
        </w:rPr>
      </w:pPr>
    </w:p>
    <w:tbl>
      <w:tblPr>
        <w:tblW w:w="10206" w:type="dxa"/>
        <w:tblInd w:w="4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694"/>
        <w:gridCol w:w="1692"/>
        <w:gridCol w:w="797"/>
        <w:gridCol w:w="1744"/>
        <w:gridCol w:w="2279"/>
      </w:tblGrid>
      <w:tr w:rsidRPr="004F16A8" w:rsidR="00616C32" w:rsidTr="00470478" w14:paraId="65087843" w14:textId="77777777">
        <w:trPr>
          <w:trHeight w:val="187"/>
        </w:trPr>
        <w:tc>
          <w:tcPr>
            <w:tcW w:w="5386" w:type="dxa"/>
            <w:gridSpan w:val="2"/>
            <w:shd w:val="clear" w:color="auto" w:fill="auto"/>
          </w:tcPr>
          <w:p w:rsidRPr="004F16A8" w:rsidR="00616C32" w:rsidP="007D53A7" w:rsidRDefault="00616C32" w14:paraId="62B1BC5F" w14:textId="7777777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FECHA APLICACIÓN Y ENTREGA DE RESULTADOS:</w:t>
            </w:r>
          </w:p>
        </w:tc>
        <w:tc>
          <w:tcPr>
            <w:tcW w:w="797" w:type="dxa"/>
            <w:shd w:val="clear" w:color="auto" w:fill="auto"/>
          </w:tcPr>
          <w:p w:rsidRPr="004F16A8" w:rsidR="00616C32" w:rsidP="007D53A7" w:rsidRDefault="00616C32" w14:paraId="5794803F" w14:textId="25AAC743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DÍA: </w:t>
            </w:r>
            <w:r w:rsidRPr="004F16A8" w:rsidR="004A2696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       </w:t>
            </w:r>
            <w:r w:rsidRPr="004F16A8" w:rsidR="003351B5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1</w:t>
            </w:r>
            <w:r w:rsidR="00220CC0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5</w:t>
            </w:r>
          </w:p>
        </w:tc>
        <w:tc>
          <w:tcPr>
            <w:tcW w:w="1744" w:type="dxa"/>
            <w:shd w:val="clear" w:color="auto" w:fill="auto"/>
          </w:tcPr>
          <w:p w:rsidRPr="004F16A8" w:rsidR="009437AA" w:rsidP="00470478" w:rsidRDefault="00616C32" w14:paraId="7708D4C3" w14:textId="4F725D4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MES: </w:t>
            </w:r>
            <w:r w:rsidR="00220CC0">
              <w:rPr>
                <w:rFonts w:asciiTheme="minorHAnsi" w:hAnsiTheme="minorHAnsi" w:cstheme="minorHAnsi"/>
                <w:bCs/>
                <w:sz w:val="24"/>
                <w:szCs w:val="24"/>
                <w:lang w:val="es-CO"/>
              </w:rPr>
              <w:t>Marzo</w:t>
            </w:r>
          </w:p>
        </w:tc>
        <w:tc>
          <w:tcPr>
            <w:tcW w:w="2279" w:type="dxa"/>
            <w:shd w:val="clear" w:color="auto" w:fill="auto"/>
          </w:tcPr>
          <w:p w:rsidRPr="004F16A8" w:rsidR="00616C32" w:rsidP="00470478" w:rsidRDefault="00616C32" w14:paraId="28D741EA" w14:textId="008FB8B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AÑO: </w:t>
            </w:r>
            <w:r w:rsidRPr="004F16A8" w:rsidR="009437AA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202</w:t>
            </w:r>
            <w:r w:rsidRPr="004F16A8" w:rsid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6</w:t>
            </w:r>
          </w:p>
        </w:tc>
      </w:tr>
      <w:tr w:rsidRPr="004F16A8" w:rsidR="00616C32" w:rsidTr="000E5714" w14:paraId="6F5340A9" w14:textId="77777777">
        <w:trPr>
          <w:trHeight w:val="200"/>
        </w:trPr>
        <w:tc>
          <w:tcPr>
            <w:tcW w:w="3694" w:type="dxa"/>
            <w:shd w:val="clear" w:color="auto" w:fill="auto"/>
          </w:tcPr>
          <w:p w:rsidRPr="004F16A8" w:rsidR="00616C32" w:rsidP="007D53A7" w:rsidRDefault="00616C32" w14:paraId="10FA7C68" w14:textId="7777777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LUGAR DE EVALUACIÓN:   </w:t>
            </w:r>
          </w:p>
        </w:tc>
        <w:tc>
          <w:tcPr>
            <w:tcW w:w="6512" w:type="dxa"/>
            <w:gridSpan w:val="4"/>
            <w:shd w:val="clear" w:color="auto" w:fill="auto"/>
          </w:tcPr>
          <w:p w:rsidRPr="004F16A8" w:rsidR="00616C32" w:rsidP="007D53A7" w:rsidRDefault="009437AA" w14:paraId="748361FE" w14:textId="39AEFCA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A</w:t>
            </w:r>
            <w:r w:rsidRPr="004F16A8" w:rsidR="00803B8A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 xml:space="preserve">mbiente de </w:t>
            </w:r>
            <w:proofErr w:type="spellStart"/>
            <w:r w:rsidRPr="004F16A8" w:rsidR="00803B8A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Bilinguismo</w:t>
            </w:r>
            <w:proofErr w:type="spellEnd"/>
            <w:r w:rsidRPr="004F16A8" w:rsidR="00803B8A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 xml:space="preserve"> </w:t>
            </w:r>
            <w:r w:rsidRPr="004F16A8" w:rsidR="00FB18AA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 xml:space="preserve"> - CANCHA  DE MICRO F</w:t>
            </w:r>
            <w:r w:rsidRPr="004F16A8" w:rsidR="008472A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 xml:space="preserve">UTBOL </w:t>
            </w:r>
          </w:p>
        </w:tc>
      </w:tr>
      <w:tr w:rsidRPr="004F16A8" w:rsidR="00616C32" w:rsidTr="000E5714" w14:paraId="76EC5C2D" w14:textId="77777777">
        <w:trPr>
          <w:trHeight w:val="213"/>
        </w:trPr>
        <w:tc>
          <w:tcPr>
            <w:tcW w:w="3694" w:type="dxa"/>
            <w:shd w:val="clear" w:color="auto" w:fill="auto"/>
          </w:tcPr>
          <w:p w:rsidRPr="004F16A8" w:rsidR="00616C32" w:rsidP="007D53A7" w:rsidRDefault="00616C32" w14:paraId="67E4891B" w14:textId="7777777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REGIONAL:</w:t>
            </w:r>
          </w:p>
        </w:tc>
        <w:tc>
          <w:tcPr>
            <w:tcW w:w="6512" w:type="dxa"/>
            <w:gridSpan w:val="4"/>
            <w:shd w:val="clear" w:color="auto" w:fill="auto"/>
          </w:tcPr>
          <w:p w:rsidRPr="004F16A8" w:rsidR="00616C32" w:rsidP="007D53A7" w:rsidRDefault="00616C32" w14:paraId="456CB86F" w14:textId="7777777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Arauca</w:t>
            </w:r>
          </w:p>
        </w:tc>
      </w:tr>
      <w:tr w:rsidRPr="004F16A8" w:rsidR="00616C32" w:rsidTr="000E5714" w14:paraId="021215FE" w14:textId="77777777">
        <w:trPr>
          <w:trHeight w:val="213"/>
        </w:trPr>
        <w:tc>
          <w:tcPr>
            <w:tcW w:w="3694" w:type="dxa"/>
            <w:shd w:val="clear" w:color="auto" w:fill="auto"/>
          </w:tcPr>
          <w:p w:rsidRPr="004F16A8" w:rsidR="00616C32" w:rsidP="007D53A7" w:rsidRDefault="00616C32" w14:paraId="64993317" w14:textId="7777777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CENTRO DE FORMACIÓN: </w:t>
            </w:r>
          </w:p>
        </w:tc>
        <w:tc>
          <w:tcPr>
            <w:tcW w:w="6512" w:type="dxa"/>
            <w:gridSpan w:val="4"/>
            <w:shd w:val="clear" w:color="auto" w:fill="auto"/>
          </w:tcPr>
          <w:p w:rsidRPr="004F16A8" w:rsidR="00616C32" w:rsidP="007D53A7" w:rsidRDefault="00616C32" w14:paraId="6449E639" w14:textId="7777777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Centro de Gestión y Desarrollo Agroindustrial</w:t>
            </w:r>
          </w:p>
        </w:tc>
      </w:tr>
      <w:tr w:rsidRPr="004F16A8" w:rsidR="00616C32" w:rsidTr="000E5714" w14:paraId="77689F3C" w14:textId="77777777">
        <w:trPr>
          <w:trHeight w:val="218"/>
        </w:trPr>
        <w:tc>
          <w:tcPr>
            <w:tcW w:w="3694" w:type="dxa"/>
            <w:shd w:val="clear" w:color="auto" w:fill="auto"/>
          </w:tcPr>
          <w:p w:rsidRPr="004F16A8" w:rsidR="00616C32" w:rsidP="007D53A7" w:rsidRDefault="00616C32" w14:paraId="0AE2595D" w14:textId="7777777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NOMBRE DEL PROYECTO:</w:t>
            </w:r>
          </w:p>
        </w:tc>
        <w:tc>
          <w:tcPr>
            <w:tcW w:w="6512" w:type="dxa"/>
            <w:gridSpan w:val="4"/>
            <w:shd w:val="clear" w:color="auto" w:fill="auto"/>
          </w:tcPr>
          <w:p w:rsidRPr="004F16A8" w:rsidR="00616C32" w:rsidP="00925A4D" w:rsidRDefault="00925A4D" w14:paraId="288AFF15" w14:textId="6ADCAAB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EJECUCION DE EVENTOS DEPORTIVOS COMO ALTERNATIVA DE MEJORAMIENTO DE LA CALIDAD DE LAS PERSONAS DE LOS BARRIOS DEL AREA DE INFLUENCIA DEL SENA DE ARAUCA</w:t>
            </w:r>
          </w:p>
        </w:tc>
      </w:tr>
      <w:tr w:rsidRPr="004F16A8" w:rsidR="00616C32" w:rsidTr="000E5714" w14:paraId="229D6260" w14:textId="77777777">
        <w:trPr>
          <w:trHeight w:val="232"/>
        </w:trPr>
        <w:tc>
          <w:tcPr>
            <w:tcW w:w="3694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 w:rsidRPr="004F16A8" w:rsidR="00616C32" w:rsidP="007D53A7" w:rsidRDefault="00616C32" w14:paraId="03B1B0DB" w14:textId="7777777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GUIA DE APRENDIZAJE </w:t>
            </w:r>
          </w:p>
        </w:tc>
        <w:tc>
          <w:tcPr>
            <w:tcW w:w="6512" w:type="dxa"/>
            <w:gridSpan w:val="4"/>
            <w:tcBorders>
              <w:bottom w:val="single" w:color="000000" w:sz="4" w:space="0"/>
            </w:tcBorders>
            <w:shd w:val="clear" w:color="auto" w:fill="auto"/>
            <w:vAlign w:val="center"/>
          </w:tcPr>
          <w:p w:rsidRPr="004F16A8" w:rsidR="00616C32" w:rsidP="007D53A7" w:rsidRDefault="00F21503" w14:paraId="52DA7A94" w14:textId="324483AB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 xml:space="preserve">No </w:t>
            </w:r>
            <w:r w:rsidR="00220CC0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10</w:t>
            </w:r>
          </w:p>
        </w:tc>
      </w:tr>
      <w:tr w:rsidRPr="004F16A8" w:rsidR="00616C32" w:rsidTr="000E5714" w14:paraId="11E2BB5B" w14:textId="77777777">
        <w:trPr>
          <w:trHeight w:val="232"/>
        </w:trPr>
        <w:tc>
          <w:tcPr>
            <w:tcW w:w="3694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 w:rsidRPr="004F16A8" w:rsidR="00616C32" w:rsidP="007D53A7" w:rsidRDefault="00616C32" w14:paraId="0AD3B1DA" w14:textId="7777777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ACTIVIDAD DE APRENDIZAJE </w:t>
            </w:r>
          </w:p>
        </w:tc>
        <w:tc>
          <w:tcPr>
            <w:tcW w:w="6512" w:type="dxa"/>
            <w:gridSpan w:val="4"/>
            <w:tcBorders>
              <w:bottom w:val="single" w:color="000000" w:sz="4" w:space="0"/>
            </w:tcBorders>
            <w:shd w:val="clear" w:color="auto" w:fill="auto"/>
            <w:vAlign w:val="center"/>
          </w:tcPr>
          <w:p w:rsidRPr="004F16A8" w:rsidR="00616C32" w:rsidP="007D53A7" w:rsidRDefault="00925A4D" w14:paraId="765ABBC7" w14:textId="62C7FFF5">
            <w:pPr>
              <w:pStyle w:val="Default"/>
              <w:rPr>
                <w:rFonts w:asciiTheme="minorHAnsi" w:hAnsiTheme="minorHAnsi" w:cstheme="minorHAnsi"/>
              </w:rPr>
            </w:pPr>
            <w:r w:rsidRPr="004F16A8">
              <w:rPr>
                <w:rFonts w:asciiTheme="minorHAnsi" w:hAnsiTheme="minorHAnsi" w:cstheme="minorHAnsi"/>
              </w:rPr>
              <w:t xml:space="preserve">Actividades – </w:t>
            </w:r>
            <w:r w:rsidRPr="004F16A8" w:rsidR="00EC60A6">
              <w:rPr>
                <w:rFonts w:asciiTheme="minorHAnsi" w:hAnsiTheme="minorHAnsi" w:cstheme="minorHAnsi"/>
              </w:rPr>
              <w:t xml:space="preserve">Desarrollo de taller en clase </w:t>
            </w:r>
            <w:r w:rsidRPr="004F16A8" w:rsidR="005344F9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Pr="004F16A8" w:rsidR="00616C32" w:rsidTr="000E5714" w14:paraId="2647F459" w14:textId="77777777">
        <w:trPr>
          <w:trHeight w:val="232"/>
        </w:trPr>
        <w:tc>
          <w:tcPr>
            <w:tcW w:w="3694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 w:rsidRPr="004F16A8" w:rsidR="00616C32" w:rsidP="007D53A7" w:rsidRDefault="00616C32" w14:paraId="423A417D" w14:textId="7777777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NOMBRE INSTRUCTOR: </w:t>
            </w:r>
          </w:p>
        </w:tc>
        <w:tc>
          <w:tcPr>
            <w:tcW w:w="6512" w:type="dxa"/>
            <w:gridSpan w:val="4"/>
            <w:tcBorders>
              <w:bottom w:val="single" w:color="000000" w:sz="4" w:space="0"/>
            </w:tcBorders>
            <w:shd w:val="clear" w:color="auto" w:fill="auto"/>
            <w:vAlign w:val="center"/>
          </w:tcPr>
          <w:p w:rsidRPr="004F16A8" w:rsidR="00616C32" w:rsidP="007D53A7" w:rsidRDefault="00925A4D" w14:paraId="4FEF316D" w14:textId="2CFAFAA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 xml:space="preserve">Jhonny Jair </w:t>
            </w:r>
            <w:r w:rsidRPr="004F16A8" w:rsidR="004A2696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Chaverra</w:t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 xml:space="preserve"> </w:t>
            </w:r>
            <w:proofErr w:type="spellStart"/>
            <w:r w:rsidRPr="004F16A8" w:rsidR="004A2696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Chaverra</w:t>
            </w:r>
            <w:proofErr w:type="spellEnd"/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 xml:space="preserve"> </w:t>
            </w:r>
          </w:p>
        </w:tc>
      </w:tr>
      <w:tr w:rsidRPr="004F16A8" w:rsidR="00441777" w:rsidTr="000E5714" w14:paraId="7F1A6A87" w14:textId="77777777">
        <w:trPr>
          <w:trHeight w:val="223"/>
        </w:trPr>
        <w:tc>
          <w:tcPr>
            <w:tcW w:w="10206" w:type="dxa"/>
            <w:gridSpan w:val="5"/>
            <w:tcBorders>
              <w:bottom w:val="single" w:color="auto" w:sz="4" w:space="0"/>
            </w:tcBorders>
            <w:shd w:val="clear" w:color="auto" w:fill="F2F2F2"/>
            <w:vAlign w:val="center"/>
          </w:tcPr>
          <w:p w:rsidRPr="004F16A8" w:rsidR="00441777" w:rsidP="006674C1" w:rsidRDefault="00441777" w14:paraId="1D527335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  </w:t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 xml:space="preserve"> </w:t>
            </w:r>
            <w:r w:rsidRPr="004F16A8" w:rsidR="00966E65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RESULTADOS DE APRENDIZAJE A EVALUAR </w:t>
            </w:r>
          </w:p>
        </w:tc>
      </w:tr>
      <w:tr w:rsidRPr="004F16A8" w:rsidR="00966E65" w:rsidTr="000E5714" w14:paraId="463A9399" w14:textId="77777777">
        <w:trPr>
          <w:trHeight w:val="223"/>
        </w:trPr>
        <w:tc>
          <w:tcPr>
            <w:tcW w:w="10206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CC166D" w:rsidR="00220CC0" w:rsidP="00220CC0" w:rsidRDefault="00220CC0" w14:paraId="5AC43F89" w14:textId="77777777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C166D">
              <w:rPr>
                <w:rFonts w:asciiTheme="minorHAnsi" w:hAnsiTheme="minorHAnsi" w:cstheme="minorHAnsi"/>
                <w:sz w:val="24"/>
                <w:szCs w:val="24"/>
              </w:rPr>
              <w:t>250801015-01 DEFINIR LAS CARACTERÍSTICAS Y ESTRUCTURA DEL EVENTO DEPORTIVO Y RECREATIVO</w:t>
            </w:r>
          </w:p>
          <w:p w:rsidRPr="004F16A8" w:rsidR="00803B8A" w:rsidP="00220CC0" w:rsidRDefault="00220CC0" w14:paraId="3375B8AD" w14:textId="35C6619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CC166D">
              <w:rPr>
                <w:rFonts w:asciiTheme="minorHAnsi" w:hAnsiTheme="minorHAnsi" w:cstheme="minorHAnsi"/>
                <w:sz w:val="24"/>
                <w:szCs w:val="24"/>
              </w:rPr>
              <w:t>ATENDIENDO NECESIDADES DEL USUARIO, REQUERIMIENTOS DEL EVENTO Y PROTOCOLOS ESTABLECIDOS.</w:t>
            </w:r>
          </w:p>
        </w:tc>
      </w:tr>
    </w:tbl>
    <w:p w:rsidRPr="004F16A8" w:rsidR="00BD2900" w:rsidP="0018328E" w:rsidRDefault="000A0009" w14:paraId="56A78939" w14:textId="1B915051">
      <w:pPr>
        <w:spacing w:line="240" w:lineRule="auto"/>
        <w:rPr>
          <w:rFonts w:asciiTheme="minorHAnsi" w:hAnsiTheme="minorHAnsi" w:cstheme="minorHAnsi"/>
          <w:b/>
          <w:sz w:val="24"/>
          <w:szCs w:val="24"/>
          <w:lang w:val="es-CO"/>
        </w:rPr>
      </w:pPr>
      <w:r w:rsidRPr="004F16A8">
        <w:rPr>
          <w:rFonts w:asciiTheme="minorHAnsi" w:hAnsiTheme="minorHAnsi" w:cstheme="minorHAnsi"/>
          <w:b/>
          <w:sz w:val="24"/>
          <w:szCs w:val="24"/>
          <w:lang w:val="es-CO"/>
        </w:rPr>
        <w:br/>
      </w:r>
      <w:r w:rsidRPr="004F16A8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                                                                                </w:t>
      </w:r>
      <w:bookmarkStart w:name="Casilla7" w:id="0"/>
      <w:r w:rsidRPr="004F16A8" w:rsidR="0032669D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  </w:t>
      </w:r>
      <w:r w:rsidRPr="004F16A8" w:rsidR="00CB39D2">
        <w:rPr>
          <w:rFonts w:asciiTheme="minorHAnsi" w:hAnsiTheme="minorHAnsi" w:cstheme="minorHAnsi"/>
          <w:b/>
          <w:color w:val="FF0000"/>
          <w:sz w:val="24"/>
          <w:szCs w:val="24"/>
          <w:highlight w:val="black"/>
          <w:lang w:val="es-C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16A8" w:rsidR="00CB39D2">
        <w:rPr>
          <w:rFonts w:asciiTheme="minorHAnsi" w:hAnsiTheme="minorHAnsi" w:cstheme="minorHAnsi"/>
          <w:b/>
          <w:color w:val="FF0000"/>
          <w:sz w:val="24"/>
          <w:szCs w:val="24"/>
          <w:highlight w:val="black"/>
          <w:lang w:val="es-CO"/>
        </w:rPr>
        <w:instrText xml:space="preserve"> FORMCHECKBOX </w:instrText>
      </w:r>
      <w:r w:rsidR="009628EE">
        <w:rPr>
          <w:rFonts w:asciiTheme="minorHAnsi" w:hAnsiTheme="minorHAnsi" w:cstheme="minorHAnsi"/>
          <w:b/>
          <w:color w:val="FF0000"/>
          <w:sz w:val="24"/>
          <w:szCs w:val="24"/>
          <w:highlight w:val="black"/>
          <w:lang w:val="es-CO"/>
        </w:rPr>
      </w:r>
      <w:r w:rsidR="009628EE">
        <w:rPr>
          <w:rFonts w:asciiTheme="minorHAnsi" w:hAnsiTheme="minorHAnsi" w:cstheme="minorHAnsi"/>
          <w:b/>
          <w:color w:val="FF0000"/>
          <w:sz w:val="24"/>
          <w:szCs w:val="24"/>
          <w:highlight w:val="black"/>
          <w:lang w:val="es-CO"/>
        </w:rPr>
        <w:fldChar w:fldCharType="separate"/>
      </w:r>
      <w:r w:rsidRPr="004F16A8" w:rsidR="00CB39D2">
        <w:rPr>
          <w:rFonts w:asciiTheme="minorHAnsi" w:hAnsiTheme="minorHAnsi" w:cstheme="minorHAnsi"/>
          <w:b/>
          <w:color w:val="FF0000"/>
          <w:sz w:val="24"/>
          <w:szCs w:val="24"/>
          <w:highlight w:val="black"/>
          <w:lang w:val="es-CO"/>
        </w:rPr>
        <w:fldChar w:fldCharType="end"/>
      </w:r>
      <w:bookmarkEnd w:id="0"/>
      <w:r w:rsidRPr="004F16A8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                          </w:t>
      </w:r>
      <w:r w:rsidRPr="004F16A8">
        <w:rPr>
          <w:rFonts w:asciiTheme="minorHAnsi" w:hAnsiTheme="minorHAnsi" w:cstheme="minorHAnsi"/>
          <w:b/>
          <w:sz w:val="24"/>
          <w:szCs w:val="24"/>
          <w:lang w:val="es-CO"/>
        </w:rPr>
        <w:fldChar w:fldCharType="begin">
          <w:ffData>
            <w:name w:val="Casilla8"/>
            <w:enabled/>
            <w:calcOnExit w:val="0"/>
            <w:checkBox>
              <w:sizeAuto/>
              <w:default w:val="0"/>
            </w:checkBox>
          </w:ffData>
        </w:fldChar>
      </w:r>
      <w:bookmarkStart w:name="Casilla8" w:id="1"/>
      <w:r w:rsidRPr="004F16A8">
        <w:rPr>
          <w:rFonts w:asciiTheme="minorHAnsi" w:hAnsiTheme="minorHAnsi" w:cstheme="minorHAnsi"/>
          <w:b/>
          <w:sz w:val="24"/>
          <w:szCs w:val="24"/>
          <w:lang w:val="es-CO"/>
        </w:rPr>
        <w:instrText xml:space="preserve"> FORMCHECKBOX </w:instrText>
      </w:r>
      <w:r w:rsidR="009628EE">
        <w:rPr>
          <w:rFonts w:asciiTheme="minorHAnsi" w:hAnsiTheme="minorHAnsi" w:cstheme="minorHAnsi"/>
          <w:b/>
          <w:sz w:val="24"/>
          <w:szCs w:val="24"/>
          <w:lang w:val="es-CO"/>
        </w:rPr>
      </w:r>
      <w:r w:rsidR="009628EE">
        <w:rPr>
          <w:rFonts w:asciiTheme="minorHAnsi" w:hAnsiTheme="minorHAnsi" w:cstheme="minorHAnsi"/>
          <w:b/>
          <w:sz w:val="24"/>
          <w:szCs w:val="24"/>
          <w:lang w:val="es-CO"/>
        </w:rPr>
        <w:fldChar w:fldCharType="separate"/>
      </w:r>
      <w:r w:rsidRPr="004F16A8">
        <w:rPr>
          <w:rFonts w:asciiTheme="minorHAnsi" w:hAnsiTheme="minorHAnsi" w:cstheme="minorHAnsi"/>
          <w:b/>
          <w:sz w:val="24"/>
          <w:szCs w:val="24"/>
          <w:lang w:val="es-CO"/>
        </w:rPr>
        <w:fldChar w:fldCharType="end"/>
      </w:r>
      <w:bookmarkEnd w:id="1"/>
      <w:r w:rsidRPr="004F16A8">
        <w:rPr>
          <w:rFonts w:asciiTheme="minorHAnsi" w:hAnsiTheme="minorHAnsi" w:cstheme="minorHAnsi"/>
          <w:b/>
          <w:sz w:val="24"/>
          <w:szCs w:val="24"/>
          <w:lang w:val="es-CO"/>
        </w:rPr>
        <w:br/>
      </w:r>
      <w:r w:rsidRPr="004F16A8" w:rsidR="0018328E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 </w:t>
      </w:r>
      <w:r w:rsidRPr="004F16A8" w:rsidR="00A14021">
        <w:rPr>
          <w:rFonts w:asciiTheme="minorHAnsi" w:hAnsiTheme="minorHAnsi" w:cstheme="minorHAnsi"/>
          <w:b/>
          <w:sz w:val="24"/>
          <w:szCs w:val="24"/>
          <w:lang w:val="es-CO"/>
        </w:rPr>
        <w:t>LISTA DE CHEQUEO PARA</w:t>
      </w:r>
      <w:r w:rsidRPr="004F16A8" w:rsidR="00617078">
        <w:rPr>
          <w:rFonts w:asciiTheme="minorHAnsi" w:hAnsiTheme="minorHAnsi" w:cstheme="minorHAnsi"/>
          <w:b/>
          <w:sz w:val="24"/>
          <w:szCs w:val="24"/>
          <w:lang w:val="es-CO"/>
        </w:rPr>
        <w:t xml:space="preserve"> EVALUAR</w:t>
      </w:r>
      <w:r w:rsidRPr="004F16A8" w:rsidR="00A14021">
        <w:rPr>
          <w:rFonts w:asciiTheme="minorHAnsi" w:hAnsiTheme="minorHAnsi" w:cstheme="minorHAnsi"/>
          <w:b/>
          <w:sz w:val="24"/>
          <w:szCs w:val="24"/>
          <w:lang w:val="es-CO"/>
        </w:rPr>
        <w:t>:</w:t>
      </w:r>
      <w:r w:rsidRPr="004F16A8" w:rsidR="0098201E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</w:t>
      </w:r>
      <w:r w:rsidRPr="004F16A8" w:rsidR="00301848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  </w:t>
      </w:r>
      <w:r w:rsidRPr="004F16A8" w:rsidR="0098201E">
        <w:rPr>
          <w:rFonts w:asciiTheme="minorHAnsi" w:hAnsiTheme="minorHAnsi" w:cstheme="minorHAnsi"/>
          <w:b/>
          <w:sz w:val="24"/>
          <w:szCs w:val="24"/>
          <w:lang w:val="es-CO"/>
        </w:rPr>
        <w:t xml:space="preserve"> D</w:t>
      </w:r>
      <w:r w:rsidRPr="004F16A8" w:rsidR="007E7FE4">
        <w:rPr>
          <w:rFonts w:asciiTheme="minorHAnsi" w:hAnsiTheme="minorHAnsi" w:cstheme="minorHAnsi"/>
          <w:b/>
          <w:sz w:val="24"/>
          <w:szCs w:val="24"/>
          <w:lang w:val="es-CO"/>
        </w:rPr>
        <w:t>ESEMPEÑO</w:t>
      </w:r>
      <w:r w:rsidRPr="004F16A8" w:rsidR="0098201E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       </w:t>
      </w:r>
      <w:r w:rsidRPr="004F16A8" w:rsidR="00B36E93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</w:t>
      </w:r>
      <w:r w:rsidRPr="004F16A8" w:rsidR="0098201E">
        <w:rPr>
          <w:rFonts w:asciiTheme="minorHAnsi" w:hAnsiTheme="minorHAnsi" w:cstheme="minorHAnsi"/>
          <w:b/>
          <w:sz w:val="24"/>
          <w:szCs w:val="24"/>
          <w:lang w:val="es-CO"/>
        </w:rPr>
        <w:t>P</w:t>
      </w:r>
      <w:r w:rsidRPr="004F16A8" w:rsidR="007E7FE4">
        <w:rPr>
          <w:rFonts w:asciiTheme="minorHAnsi" w:hAnsiTheme="minorHAnsi" w:cstheme="minorHAnsi"/>
          <w:b/>
          <w:sz w:val="24"/>
          <w:szCs w:val="24"/>
          <w:lang w:val="es-CO"/>
        </w:rPr>
        <w:t>RODUCTO</w:t>
      </w:r>
    </w:p>
    <w:tbl>
      <w:tblPr>
        <w:tblW w:w="10235" w:type="dxa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5328"/>
        <w:gridCol w:w="425"/>
        <w:gridCol w:w="851"/>
        <w:gridCol w:w="2835"/>
      </w:tblGrid>
      <w:tr w:rsidRPr="004F16A8" w:rsidR="00DC5814" w:rsidTr="004F16A8" w14:paraId="4FF6EDB9" w14:textId="77777777">
        <w:trPr>
          <w:gridAfter w:val="1"/>
          <w:wAfter w:w="2835" w:type="dxa"/>
          <w:trHeight w:val="120"/>
          <w:tblHeader/>
        </w:trPr>
        <w:tc>
          <w:tcPr>
            <w:tcW w:w="796" w:type="dxa"/>
            <w:vMerge w:val="restart"/>
            <w:shd w:val="clear" w:color="auto" w:fill="auto"/>
            <w:vAlign w:val="center"/>
          </w:tcPr>
          <w:p w:rsidRPr="004F16A8" w:rsidR="00DC5814" w:rsidP="009E763A" w:rsidRDefault="00DC5814" w14:paraId="3F374A65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proofErr w:type="spellStart"/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N°</w:t>
            </w:r>
            <w:proofErr w:type="spellEnd"/>
          </w:p>
        </w:tc>
        <w:tc>
          <w:tcPr>
            <w:tcW w:w="5328" w:type="dxa"/>
            <w:vMerge w:val="restart"/>
            <w:shd w:val="clear" w:color="auto" w:fill="auto"/>
            <w:vAlign w:val="center"/>
          </w:tcPr>
          <w:p w:rsidRPr="004F16A8" w:rsidR="00DC5814" w:rsidP="009E763A" w:rsidRDefault="00DC5814" w14:paraId="472DC9ED" w14:textId="7777777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INDICADORES DE EVALUACIÓN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Pr="004F16A8" w:rsidR="00DC5814" w:rsidP="009E763A" w:rsidRDefault="00DC5814" w14:paraId="42A85CA5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CUMPLE</w:t>
            </w:r>
          </w:p>
        </w:tc>
      </w:tr>
      <w:tr w:rsidRPr="004F16A8" w:rsidR="00DC5814" w:rsidTr="004F16A8" w14:paraId="0F295D4C" w14:textId="77777777">
        <w:trPr>
          <w:trHeight w:val="207"/>
          <w:tblHeader/>
        </w:trPr>
        <w:tc>
          <w:tcPr>
            <w:tcW w:w="796" w:type="dxa"/>
            <w:vMerge/>
            <w:shd w:val="clear" w:color="auto" w:fill="F2F2F2"/>
          </w:tcPr>
          <w:p w:rsidRPr="004F16A8" w:rsidR="00DC5814" w:rsidP="009E763A" w:rsidRDefault="00DC5814" w14:paraId="4F0AAC7F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  <w:tc>
          <w:tcPr>
            <w:tcW w:w="5328" w:type="dxa"/>
            <w:vMerge/>
            <w:shd w:val="clear" w:color="auto" w:fill="F2F2F2"/>
          </w:tcPr>
          <w:p w:rsidRPr="004F16A8" w:rsidR="00DC5814" w:rsidP="009E763A" w:rsidRDefault="00DC5814" w14:paraId="67885941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  <w:tc>
          <w:tcPr>
            <w:tcW w:w="425" w:type="dxa"/>
            <w:shd w:val="clear" w:color="auto" w:fill="auto"/>
          </w:tcPr>
          <w:p w:rsidRPr="004F16A8" w:rsidR="00DC5814" w:rsidP="009E763A" w:rsidRDefault="00DC5814" w14:paraId="74D4F9A3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SI</w:t>
            </w:r>
          </w:p>
        </w:tc>
        <w:tc>
          <w:tcPr>
            <w:tcW w:w="851" w:type="dxa"/>
            <w:shd w:val="clear" w:color="auto" w:fill="auto"/>
          </w:tcPr>
          <w:p w:rsidRPr="004F16A8" w:rsidR="00DC5814" w:rsidP="009E763A" w:rsidRDefault="00DC5814" w14:paraId="2979D90E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NO</w:t>
            </w:r>
          </w:p>
        </w:tc>
        <w:tc>
          <w:tcPr>
            <w:tcW w:w="2835" w:type="dxa"/>
            <w:shd w:val="clear" w:color="auto" w:fill="F2F2F2"/>
          </w:tcPr>
          <w:p w:rsidRPr="004F16A8" w:rsidR="00DC5814" w:rsidP="009E763A" w:rsidRDefault="00DC5814" w14:paraId="4288A4DC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Observaciones </w:t>
            </w:r>
          </w:p>
        </w:tc>
      </w:tr>
      <w:tr w:rsidRPr="004F16A8" w:rsidR="00245558" w:rsidTr="004F16A8" w14:paraId="3AE4E82C" w14:textId="77777777">
        <w:trPr>
          <w:trHeight w:val="293"/>
        </w:trPr>
        <w:tc>
          <w:tcPr>
            <w:tcW w:w="796" w:type="dxa"/>
          </w:tcPr>
          <w:p w:rsidRPr="004F16A8" w:rsidR="00245558" w:rsidP="00073E6E" w:rsidRDefault="00245558" w14:paraId="0A77A710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1</w:t>
            </w:r>
          </w:p>
        </w:tc>
        <w:tc>
          <w:tcPr>
            <w:tcW w:w="5328" w:type="dxa"/>
          </w:tcPr>
          <w:p w:rsidRPr="004F16A8" w:rsidR="00245558" w:rsidP="00F867F6" w:rsidRDefault="00220CC0" w14:paraId="2B50D320" w14:textId="0FB06EC4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 w:rsidRPr="00EA3D61">
              <w:rPr>
                <w:rFonts w:eastAsia="Times New Roman" w:asciiTheme="minorHAnsi" w:hAnsiTheme="minorHAnsi" w:cstheme="minorHAnsi"/>
              </w:rPr>
              <w:t>Identifica claramente las zonas principales del evento (entrada, salida, sanitarios, hidratación, etc.).</w:t>
            </w:r>
          </w:p>
        </w:tc>
        <w:tc>
          <w:tcPr>
            <w:tcW w:w="425" w:type="dxa"/>
          </w:tcPr>
          <w:p w:rsidRPr="004F16A8" w:rsidR="00245558" w:rsidP="00073E6E" w:rsidRDefault="002C3B91" w14:paraId="56C042F2" w14:textId="7F46748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name="Casilla1" w:id="2"/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  <w:bookmarkEnd w:id="2"/>
          </w:p>
        </w:tc>
        <w:tc>
          <w:tcPr>
            <w:tcW w:w="851" w:type="dxa"/>
          </w:tcPr>
          <w:p w:rsidRPr="004F16A8" w:rsidR="00245558" w:rsidP="00073E6E" w:rsidRDefault="00245558" w14:paraId="28D53354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2835" w:type="dxa"/>
          </w:tcPr>
          <w:p w:rsidRPr="004F16A8" w:rsidR="00245558" w:rsidP="00073E6E" w:rsidRDefault="00245558" w14:paraId="161EE932" w14:textId="7777777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Pr="004F16A8" w:rsidR="00245558" w:rsidTr="004F16A8" w14:paraId="1209329C" w14:textId="77777777">
        <w:trPr>
          <w:trHeight w:val="283"/>
        </w:trPr>
        <w:tc>
          <w:tcPr>
            <w:tcW w:w="796" w:type="dxa"/>
          </w:tcPr>
          <w:p w:rsidRPr="004F16A8" w:rsidR="00245558" w:rsidP="00073E6E" w:rsidRDefault="00245558" w14:paraId="7AABC4FC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2</w:t>
            </w:r>
          </w:p>
        </w:tc>
        <w:tc>
          <w:tcPr>
            <w:tcW w:w="5328" w:type="dxa"/>
          </w:tcPr>
          <w:p w:rsidRPr="00220CC0" w:rsidR="00245558" w:rsidP="00220CC0" w:rsidRDefault="00220CC0" w14:paraId="2AB0F20E" w14:textId="482191E4">
            <w:pPr>
              <w:spacing w:before="100" w:beforeAutospacing="1" w:after="100" w:afterAutospacing="1" w:line="240" w:lineRule="auto"/>
              <w:ind w:left="360"/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</w:pPr>
            <w:r w:rsidRPr="00EA3D61"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  <w:t>Ubica y describe con precisión los espacios en el esquema visual.</w:t>
            </w:r>
          </w:p>
        </w:tc>
        <w:tc>
          <w:tcPr>
            <w:tcW w:w="425" w:type="dxa"/>
          </w:tcPr>
          <w:p w:rsidRPr="004F16A8" w:rsidR="00245558" w:rsidP="00073E6E" w:rsidRDefault="002C3B91" w14:paraId="6142DC53" w14:textId="1C4B605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851" w:type="dxa"/>
          </w:tcPr>
          <w:p w:rsidRPr="004F16A8" w:rsidR="00245558" w:rsidP="00073E6E" w:rsidRDefault="00245558" w14:paraId="5D0B42CD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2835" w:type="dxa"/>
            <w:shd w:val="clear" w:color="auto" w:fill="auto"/>
          </w:tcPr>
          <w:p w:rsidRPr="004F16A8" w:rsidR="00245558" w:rsidP="00073E6E" w:rsidRDefault="00245558" w14:paraId="140EACD5" w14:textId="7777777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Pr="004F16A8" w:rsidR="00245558" w:rsidTr="004F16A8" w14:paraId="35018899" w14:textId="77777777">
        <w:trPr>
          <w:trHeight w:val="259"/>
        </w:trPr>
        <w:tc>
          <w:tcPr>
            <w:tcW w:w="796" w:type="dxa"/>
          </w:tcPr>
          <w:p w:rsidRPr="004F16A8" w:rsidR="00245558" w:rsidP="00073E6E" w:rsidRDefault="00245558" w14:paraId="05E74C3D" w14:textId="77777777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3</w:t>
            </w:r>
          </w:p>
        </w:tc>
        <w:tc>
          <w:tcPr>
            <w:tcW w:w="5328" w:type="dxa"/>
          </w:tcPr>
          <w:p w:rsidRPr="00220CC0" w:rsidR="00245558" w:rsidP="00220CC0" w:rsidRDefault="00220CC0" w14:paraId="1564712B" w14:textId="3D4A75D3">
            <w:pPr>
              <w:spacing w:before="100" w:beforeAutospacing="1" w:after="100" w:afterAutospacing="1" w:line="240" w:lineRule="auto"/>
              <w:ind w:left="360"/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</w:pPr>
            <w:r w:rsidRPr="00EA3D61"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  <w:t>Relaciona cada recurso con el área o servicio que apoyará.</w:t>
            </w:r>
          </w:p>
        </w:tc>
        <w:tc>
          <w:tcPr>
            <w:tcW w:w="425" w:type="dxa"/>
          </w:tcPr>
          <w:p w:rsidRPr="004F16A8" w:rsidR="00245558" w:rsidP="00073E6E" w:rsidRDefault="002C3B91" w14:paraId="49562A27" w14:textId="39EA39E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851" w:type="dxa"/>
          </w:tcPr>
          <w:p w:rsidRPr="004F16A8" w:rsidR="00245558" w:rsidP="00073E6E" w:rsidRDefault="00245558" w14:paraId="099C0877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2835" w:type="dxa"/>
          </w:tcPr>
          <w:p w:rsidRPr="004F16A8" w:rsidR="00245558" w:rsidP="00073E6E" w:rsidRDefault="00245558" w14:paraId="41FD7F18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Pr="004F16A8" w:rsidR="002C3B91" w:rsidTr="004F16A8" w14:paraId="5DBCCFE0" w14:textId="77777777">
        <w:trPr>
          <w:trHeight w:val="259"/>
        </w:trPr>
        <w:tc>
          <w:tcPr>
            <w:tcW w:w="796" w:type="dxa"/>
          </w:tcPr>
          <w:p w:rsidRPr="004F16A8" w:rsidR="002C3B91" w:rsidP="00073E6E" w:rsidRDefault="002C3B91" w14:paraId="19325593" w14:textId="030CF437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4</w:t>
            </w:r>
          </w:p>
        </w:tc>
        <w:tc>
          <w:tcPr>
            <w:tcW w:w="5328" w:type="dxa"/>
          </w:tcPr>
          <w:p w:rsidRPr="00220CC0" w:rsidR="002C3B91" w:rsidP="00220CC0" w:rsidRDefault="00220CC0" w14:paraId="3B09A0AD" w14:textId="59109153">
            <w:pPr>
              <w:spacing w:before="100" w:beforeAutospacing="1" w:after="100" w:afterAutospacing="1" w:line="240" w:lineRule="auto"/>
              <w:ind w:left="360"/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</w:pPr>
            <w:r w:rsidRPr="00EA3D61"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  <w:t>Organiza rutas de circulación para evitar confusión o aglomeraciones.</w:t>
            </w:r>
          </w:p>
        </w:tc>
        <w:tc>
          <w:tcPr>
            <w:tcW w:w="425" w:type="dxa"/>
          </w:tcPr>
          <w:p w:rsidRPr="004F16A8" w:rsidR="002C3B91" w:rsidP="00073E6E" w:rsidRDefault="001C3394" w14:paraId="7B65D021" w14:textId="230EA98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name="Casilla2" w:id="3"/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  <w:bookmarkEnd w:id="3"/>
          </w:p>
        </w:tc>
        <w:tc>
          <w:tcPr>
            <w:tcW w:w="851" w:type="dxa"/>
          </w:tcPr>
          <w:p w:rsidRPr="004F16A8" w:rsidR="002C3B91" w:rsidP="00073E6E" w:rsidRDefault="002C3B91" w14:paraId="0BEE868A" w14:textId="561CA68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2835" w:type="dxa"/>
          </w:tcPr>
          <w:p w:rsidRPr="004F16A8" w:rsidR="002C3B91" w:rsidP="00073E6E" w:rsidRDefault="002C3B91" w14:paraId="58AC1C0C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Pr="004F16A8" w:rsidR="002C3B91" w:rsidTr="004F16A8" w14:paraId="780531FB" w14:textId="77777777">
        <w:trPr>
          <w:trHeight w:val="259"/>
        </w:trPr>
        <w:tc>
          <w:tcPr>
            <w:tcW w:w="796" w:type="dxa"/>
          </w:tcPr>
          <w:p w:rsidRPr="004F16A8" w:rsidR="002C3B91" w:rsidP="00073E6E" w:rsidRDefault="002C3B91" w14:paraId="42AA600C" w14:textId="23018220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5</w:t>
            </w:r>
          </w:p>
        </w:tc>
        <w:tc>
          <w:tcPr>
            <w:tcW w:w="5328" w:type="dxa"/>
          </w:tcPr>
          <w:p w:rsidR="002C3B91" w:rsidP="00836BC6" w:rsidRDefault="00220CC0" w14:paraId="1D337AF6" w14:textId="597AA58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EA3D61"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  <w:t>Considera accesibilidad para niños, adultos mayores y personas con discapacidad.</w:t>
            </w:r>
          </w:p>
        </w:tc>
        <w:tc>
          <w:tcPr>
            <w:tcW w:w="425" w:type="dxa"/>
          </w:tcPr>
          <w:p w:rsidRPr="004F16A8" w:rsidR="002C3B91" w:rsidP="00073E6E" w:rsidRDefault="00D3613C" w14:paraId="5B00F799" w14:textId="21A6B4E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851" w:type="dxa"/>
          </w:tcPr>
          <w:p w:rsidRPr="004F16A8" w:rsidR="002C3B91" w:rsidP="00073E6E" w:rsidRDefault="001C3394" w14:paraId="4F278651" w14:textId="367F8AA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2835" w:type="dxa"/>
          </w:tcPr>
          <w:p w:rsidRPr="004F16A8" w:rsidR="002C3B91" w:rsidP="00073E6E" w:rsidRDefault="002C3B91" w14:paraId="3A58B42F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Pr="004F16A8" w:rsidR="002C3B91" w:rsidTr="004F16A8" w14:paraId="560E884A" w14:textId="77777777">
        <w:trPr>
          <w:trHeight w:val="259"/>
        </w:trPr>
        <w:tc>
          <w:tcPr>
            <w:tcW w:w="796" w:type="dxa"/>
          </w:tcPr>
          <w:p w:rsidRPr="004F16A8" w:rsidR="002C3B91" w:rsidP="00073E6E" w:rsidRDefault="001C3394" w14:paraId="6DABA7C6" w14:textId="075F1885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6</w:t>
            </w:r>
          </w:p>
        </w:tc>
        <w:tc>
          <w:tcPr>
            <w:tcW w:w="5328" w:type="dxa"/>
          </w:tcPr>
          <w:p w:rsidRPr="004D64C0" w:rsidR="002C3B91" w:rsidP="004D64C0" w:rsidRDefault="004D64C0" w14:paraId="6D505748" w14:textId="2C469D9E">
            <w:pPr>
              <w:spacing w:before="100" w:beforeAutospacing="1" w:after="100" w:afterAutospacing="1" w:line="240" w:lineRule="auto"/>
              <w:ind w:left="360"/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</w:pPr>
            <w:r w:rsidRPr="00EA3D61"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  <w:t>Asigna funciones claras a voluntarios, seguridad y primeros auxilios.</w:t>
            </w:r>
          </w:p>
        </w:tc>
        <w:tc>
          <w:tcPr>
            <w:tcW w:w="425" w:type="dxa"/>
          </w:tcPr>
          <w:p w:rsidRPr="004F16A8" w:rsidR="002C3B91" w:rsidP="00073E6E" w:rsidRDefault="00D3613C" w14:paraId="3E3144D7" w14:textId="74C0EA2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851" w:type="dxa"/>
          </w:tcPr>
          <w:p w:rsidRPr="004F16A8" w:rsidR="002C3B91" w:rsidP="00073E6E" w:rsidRDefault="001C3394" w14:paraId="032AC44D" w14:textId="00A6813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2835" w:type="dxa"/>
          </w:tcPr>
          <w:p w:rsidRPr="004F16A8" w:rsidR="002C3B91" w:rsidP="00073E6E" w:rsidRDefault="002C3B91" w14:paraId="1AB9696F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Pr="004F16A8" w:rsidR="002C3B91" w:rsidTr="004F16A8" w14:paraId="567A97A0" w14:textId="77777777">
        <w:trPr>
          <w:trHeight w:val="259"/>
        </w:trPr>
        <w:tc>
          <w:tcPr>
            <w:tcW w:w="796" w:type="dxa"/>
          </w:tcPr>
          <w:p w:rsidRPr="004F16A8" w:rsidR="002C3B91" w:rsidP="00073E6E" w:rsidRDefault="001C3394" w14:paraId="5CBDEE58" w14:textId="663C6421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7</w:t>
            </w:r>
          </w:p>
        </w:tc>
        <w:tc>
          <w:tcPr>
            <w:tcW w:w="5328" w:type="dxa"/>
          </w:tcPr>
          <w:p w:rsidRPr="00220CC0" w:rsidR="002C3B91" w:rsidP="004D64C0" w:rsidRDefault="004D64C0" w14:paraId="7D6D88CC" w14:textId="435CDC96">
            <w:pPr>
              <w:spacing w:before="100" w:beforeAutospacing="1" w:after="100" w:afterAutospacing="1" w:line="240" w:lineRule="auto"/>
              <w:ind w:left="360"/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</w:pPr>
            <w:r w:rsidRPr="00EA3D61"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  <w:t>Verifica que cada persona conozca su rol y responsabilidades.</w:t>
            </w:r>
          </w:p>
        </w:tc>
        <w:tc>
          <w:tcPr>
            <w:tcW w:w="425" w:type="dxa"/>
          </w:tcPr>
          <w:p w:rsidRPr="004F16A8" w:rsidR="002C3B91" w:rsidP="00073E6E" w:rsidRDefault="00D3613C" w14:paraId="6E25EA59" w14:textId="1671381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851" w:type="dxa"/>
          </w:tcPr>
          <w:p w:rsidRPr="004F16A8" w:rsidR="002C3B91" w:rsidP="00073E6E" w:rsidRDefault="001C3394" w14:paraId="3F9C5C6E" w14:textId="3839A11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2835" w:type="dxa"/>
          </w:tcPr>
          <w:p w:rsidRPr="004F16A8" w:rsidR="002C3B91" w:rsidP="00073E6E" w:rsidRDefault="002C3B91" w14:paraId="6C92CACA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Pr="004F16A8" w:rsidR="002C3B91" w:rsidTr="004F16A8" w14:paraId="1314B520" w14:textId="77777777">
        <w:trPr>
          <w:trHeight w:val="259"/>
        </w:trPr>
        <w:tc>
          <w:tcPr>
            <w:tcW w:w="796" w:type="dxa"/>
          </w:tcPr>
          <w:p w:rsidRPr="004F16A8" w:rsidR="002C3B91" w:rsidP="00073E6E" w:rsidRDefault="001C3394" w14:paraId="0995D1FB" w14:textId="35DA4092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8</w:t>
            </w:r>
          </w:p>
        </w:tc>
        <w:tc>
          <w:tcPr>
            <w:tcW w:w="5328" w:type="dxa"/>
          </w:tcPr>
          <w:p w:rsidRPr="004D64C0" w:rsidR="002C3B91" w:rsidP="004D64C0" w:rsidRDefault="004D64C0" w14:paraId="53A54168" w14:textId="11220239">
            <w:pPr>
              <w:spacing w:before="100" w:beforeAutospacing="1" w:after="100" w:afterAutospacing="1" w:line="240" w:lineRule="auto"/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</w:pPr>
            <w:r w:rsidRPr="00EA3D61"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  <w:t>Establece un canal de comunicación interno para el personal.</w:t>
            </w:r>
          </w:p>
        </w:tc>
        <w:tc>
          <w:tcPr>
            <w:tcW w:w="425" w:type="dxa"/>
          </w:tcPr>
          <w:p w:rsidRPr="004F16A8" w:rsidR="002C3B91" w:rsidP="00073E6E" w:rsidRDefault="00D3613C" w14:paraId="05CB079B" w14:textId="5A8021F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851" w:type="dxa"/>
          </w:tcPr>
          <w:p w:rsidRPr="004F16A8" w:rsidR="002C3B91" w:rsidP="00073E6E" w:rsidRDefault="001C3394" w14:paraId="58EF6A19" w14:textId="02897B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2835" w:type="dxa"/>
          </w:tcPr>
          <w:p w:rsidRPr="004F16A8" w:rsidR="002C3B91" w:rsidP="00073E6E" w:rsidRDefault="002C3B91" w14:paraId="73C62209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Pr="004F16A8" w:rsidR="002C3B91" w:rsidTr="00D3613C" w14:paraId="21F304D4" w14:textId="77777777">
        <w:trPr>
          <w:trHeight w:val="896"/>
        </w:trPr>
        <w:tc>
          <w:tcPr>
            <w:tcW w:w="796" w:type="dxa"/>
          </w:tcPr>
          <w:p w:rsidRPr="004F16A8" w:rsidR="002C3B91" w:rsidP="00073E6E" w:rsidRDefault="001C3394" w14:paraId="60B6A55D" w14:textId="10EC012D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9</w:t>
            </w:r>
          </w:p>
        </w:tc>
        <w:tc>
          <w:tcPr>
            <w:tcW w:w="5328" w:type="dxa"/>
          </w:tcPr>
          <w:p w:rsidRPr="004D64C0" w:rsidR="002C3B91" w:rsidP="004D64C0" w:rsidRDefault="004D64C0" w14:paraId="59F2D9CB" w14:textId="228FDDCD">
            <w:pPr>
              <w:spacing w:before="100" w:beforeAutospacing="1" w:after="100" w:afterAutospacing="1" w:line="240" w:lineRule="auto"/>
              <w:ind w:left="360"/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</w:pPr>
            <w:r w:rsidRPr="00EA3D61"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  <w:t>Mantiene contacto constante con proveedores y verifica entregas.</w:t>
            </w:r>
          </w:p>
        </w:tc>
        <w:tc>
          <w:tcPr>
            <w:tcW w:w="425" w:type="dxa"/>
          </w:tcPr>
          <w:p w:rsidRPr="004F16A8" w:rsidR="002C3B91" w:rsidP="00073E6E" w:rsidRDefault="00D3613C" w14:paraId="549A27FF" w14:textId="4475E1F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851" w:type="dxa"/>
          </w:tcPr>
          <w:p w:rsidRPr="004F16A8" w:rsidR="002C3B91" w:rsidP="00073E6E" w:rsidRDefault="001C3394" w14:paraId="38FD4704" w14:textId="0C1084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2835" w:type="dxa"/>
          </w:tcPr>
          <w:p w:rsidRPr="004F16A8" w:rsidR="002C3B91" w:rsidP="00073E6E" w:rsidRDefault="002C3B91" w14:paraId="679A3513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Pr="004F16A8" w:rsidR="001C3394" w:rsidTr="00D3613C" w14:paraId="4555CB25" w14:textId="77777777">
        <w:trPr>
          <w:trHeight w:val="696"/>
        </w:trPr>
        <w:tc>
          <w:tcPr>
            <w:tcW w:w="796" w:type="dxa"/>
          </w:tcPr>
          <w:p w:rsidRPr="004F16A8" w:rsidR="001C3394" w:rsidP="00073E6E" w:rsidRDefault="001C3394" w14:paraId="41C324CC" w14:textId="194E635A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10</w:t>
            </w:r>
          </w:p>
        </w:tc>
        <w:tc>
          <w:tcPr>
            <w:tcW w:w="5328" w:type="dxa"/>
          </w:tcPr>
          <w:p w:rsidRPr="004D64C0" w:rsidR="001C3394" w:rsidP="004D64C0" w:rsidRDefault="00D3613C" w14:paraId="7667820B" w14:textId="710EAD80">
            <w:pPr>
              <w:spacing w:before="100" w:beforeAutospacing="1" w:after="100" w:afterAutospacing="1" w:line="240" w:lineRule="auto"/>
              <w:ind w:left="360"/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B72F8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 xml:space="preserve"> </w:t>
            </w:r>
            <w:r w:rsidRPr="00EA3D61" w:rsidR="004D64C0"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  <w:t>Planea medidas de seguridad (salidas de emergencia, ambulancias, vigilancia).</w:t>
            </w:r>
          </w:p>
        </w:tc>
        <w:tc>
          <w:tcPr>
            <w:tcW w:w="425" w:type="dxa"/>
          </w:tcPr>
          <w:p w:rsidRPr="004F16A8" w:rsidR="001C3394" w:rsidP="00073E6E" w:rsidRDefault="00D3613C" w14:paraId="7BF4DB53" w14:textId="5AAFFA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851" w:type="dxa"/>
          </w:tcPr>
          <w:p w:rsidRPr="004F16A8" w:rsidR="001C3394" w:rsidP="00073E6E" w:rsidRDefault="001C3394" w14:paraId="7B8EFEC0" w14:textId="745352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9628EE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2835" w:type="dxa"/>
          </w:tcPr>
          <w:p w:rsidRPr="004F16A8" w:rsidR="001C3394" w:rsidP="00073E6E" w:rsidRDefault="001C3394" w14:paraId="37D018D7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Pr="004F16A8" w:rsidR="00220CC0" w:rsidTr="00D3613C" w14:paraId="7316892F" w14:textId="77777777">
        <w:trPr>
          <w:trHeight w:val="696"/>
        </w:trPr>
        <w:tc>
          <w:tcPr>
            <w:tcW w:w="796" w:type="dxa"/>
          </w:tcPr>
          <w:p w:rsidR="00220CC0" w:rsidP="00220CC0" w:rsidRDefault="00220CC0" w14:paraId="1CBB55C9" w14:textId="098F1622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11</w:t>
            </w:r>
          </w:p>
        </w:tc>
        <w:tc>
          <w:tcPr>
            <w:tcW w:w="5328" w:type="dxa"/>
          </w:tcPr>
          <w:p w:rsidRPr="004D64C0" w:rsidR="00220CC0" w:rsidP="004D64C0" w:rsidRDefault="004D64C0" w14:paraId="59D6BC30" w14:textId="2BEDC182">
            <w:pPr>
              <w:spacing w:before="100" w:beforeAutospacing="1" w:after="100" w:afterAutospacing="1" w:line="240" w:lineRule="auto"/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</w:pPr>
            <w:r w:rsidRPr="00EA3D61"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  <w:t>Prepara una explicación breve y motivadora del evento.</w:t>
            </w:r>
          </w:p>
        </w:tc>
        <w:tc>
          <w:tcPr>
            <w:tcW w:w="425" w:type="dxa"/>
          </w:tcPr>
          <w:p w:rsidR="00220CC0" w:rsidP="00220CC0" w:rsidRDefault="00220CC0" w14:paraId="1DFE51CF" w14:textId="1DC487E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851" w:type="dxa"/>
          </w:tcPr>
          <w:p w:rsidRPr="004F16A8" w:rsidR="00220CC0" w:rsidP="00220CC0" w:rsidRDefault="00220CC0" w14:paraId="409539E8" w14:textId="179DDBC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2835" w:type="dxa"/>
          </w:tcPr>
          <w:p w:rsidRPr="004F16A8" w:rsidR="00220CC0" w:rsidP="00220CC0" w:rsidRDefault="00220CC0" w14:paraId="37DB4C9A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Pr="004F16A8" w:rsidR="00220CC0" w:rsidTr="00D3613C" w14:paraId="29E726D1" w14:textId="77777777">
        <w:trPr>
          <w:trHeight w:val="696"/>
        </w:trPr>
        <w:tc>
          <w:tcPr>
            <w:tcW w:w="796" w:type="dxa"/>
          </w:tcPr>
          <w:p w:rsidR="00220CC0" w:rsidP="00220CC0" w:rsidRDefault="00220CC0" w14:paraId="2F027A61" w14:textId="21DD4CE4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12</w:t>
            </w:r>
          </w:p>
        </w:tc>
        <w:tc>
          <w:tcPr>
            <w:tcW w:w="5328" w:type="dxa"/>
          </w:tcPr>
          <w:p w:rsidRPr="004D64C0" w:rsidR="00220CC0" w:rsidP="004D64C0" w:rsidRDefault="004D64C0" w14:paraId="0D1DA053" w14:textId="209F7E90">
            <w:pPr>
              <w:spacing w:before="100" w:beforeAutospacing="1" w:after="100" w:afterAutospacing="1" w:line="240" w:lineRule="auto"/>
              <w:ind w:left="360"/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</w:pPr>
            <w:r w:rsidRPr="00EA3D61"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  <w:t>Expone oralmente con claridad, seguridad y entusiasmo.</w:t>
            </w:r>
          </w:p>
        </w:tc>
        <w:tc>
          <w:tcPr>
            <w:tcW w:w="425" w:type="dxa"/>
          </w:tcPr>
          <w:p w:rsidR="00220CC0" w:rsidP="00220CC0" w:rsidRDefault="00220CC0" w14:paraId="449C55C3" w14:textId="1E054E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851" w:type="dxa"/>
          </w:tcPr>
          <w:p w:rsidRPr="004F16A8" w:rsidR="00220CC0" w:rsidP="00220CC0" w:rsidRDefault="00220CC0" w14:paraId="3C92E9DD" w14:textId="4C9BA7D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2835" w:type="dxa"/>
          </w:tcPr>
          <w:p w:rsidRPr="004F16A8" w:rsidR="00220CC0" w:rsidP="00220CC0" w:rsidRDefault="00220CC0" w14:paraId="6B229CD2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Pr="004F16A8" w:rsidR="00220CC0" w:rsidTr="00D3613C" w14:paraId="2A4C4B7D" w14:textId="77777777">
        <w:trPr>
          <w:trHeight w:val="696"/>
        </w:trPr>
        <w:tc>
          <w:tcPr>
            <w:tcW w:w="796" w:type="dxa"/>
          </w:tcPr>
          <w:p w:rsidR="00220CC0" w:rsidP="00220CC0" w:rsidRDefault="00220CC0" w14:paraId="551B0CE9" w14:textId="5E55BBB6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13</w:t>
            </w:r>
          </w:p>
        </w:tc>
        <w:tc>
          <w:tcPr>
            <w:tcW w:w="5328" w:type="dxa"/>
          </w:tcPr>
          <w:p w:rsidRPr="004D64C0" w:rsidR="00220CC0" w:rsidP="004D64C0" w:rsidRDefault="004D64C0" w14:paraId="09CB38C4" w14:textId="7CA6FD31">
            <w:pPr>
              <w:spacing w:before="100" w:beforeAutospacing="1" w:after="100" w:afterAutospacing="1" w:line="240" w:lineRule="auto"/>
              <w:ind w:left="360"/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</w:pPr>
            <w:r w:rsidRPr="00EA3D61"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  <w:t>Muestra creatividad e innovación en la propuesta visual y oral.</w:t>
            </w:r>
          </w:p>
        </w:tc>
        <w:tc>
          <w:tcPr>
            <w:tcW w:w="425" w:type="dxa"/>
          </w:tcPr>
          <w:p w:rsidR="00220CC0" w:rsidP="00220CC0" w:rsidRDefault="00220CC0" w14:paraId="544D5CD1" w14:textId="0A832D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851" w:type="dxa"/>
          </w:tcPr>
          <w:p w:rsidRPr="004F16A8" w:rsidR="00220CC0" w:rsidP="00220CC0" w:rsidRDefault="00220CC0" w14:paraId="36EE9ECF" w14:textId="65764F3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2835" w:type="dxa"/>
          </w:tcPr>
          <w:p w:rsidRPr="004F16A8" w:rsidR="00220CC0" w:rsidP="00220CC0" w:rsidRDefault="00220CC0" w14:paraId="7B4F3FB7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Pr="004F16A8" w:rsidR="00220CC0" w:rsidTr="00D3613C" w14:paraId="79DAF3E1" w14:textId="77777777">
        <w:trPr>
          <w:trHeight w:val="696"/>
        </w:trPr>
        <w:tc>
          <w:tcPr>
            <w:tcW w:w="796" w:type="dxa"/>
          </w:tcPr>
          <w:p w:rsidR="00220CC0" w:rsidP="00220CC0" w:rsidRDefault="00220CC0" w14:paraId="03CC3A99" w14:textId="52B45106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14</w:t>
            </w:r>
          </w:p>
        </w:tc>
        <w:tc>
          <w:tcPr>
            <w:tcW w:w="5328" w:type="dxa"/>
          </w:tcPr>
          <w:p w:rsidRPr="004D64C0" w:rsidR="00220CC0" w:rsidP="004D64C0" w:rsidRDefault="004D64C0" w14:paraId="4CF0A439" w14:textId="0876BD7E">
            <w:pPr>
              <w:spacing w:before="100" w:beforeAutospacing="1" w:after="100" w:afterAutospacing="1" w:line="240" w:lineRule="auto"/>
              <w:ind w:left="360"/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</w:pPr>
            <w:r w:rsidRPr="00EA3D61">
              <w:rPr>
                <w:rFonts w:eastAsia="Times New Roman" w:asciiTheme="minorHAnsi" w:hAnsiTheme="minorHAnsi" w:cstheme="minorHAnsi"/>
                <w:sz w:val="24"/>
                <w:szCs w:val="24"/>
                <w:lang w:eastAsia="es-CO"/>
              </w:rPr>
              <w:t>Reflexiona sobre su rol como organizador y cómo sus aportes contribuyen al éxito del evento.</w:t>
            </w:r>
          </w:p>
        </w:tc>
        <w:tc>
          <w:tcPr>
            <w:tcW w:w="425" w:type="dxa"/>
          </w:tcPr>
          <w:p w:rsidR="00220CC0" w:rsidP="00220CC0" w:rsidRDefault="00220CC0" w14:paraId="46D8F1BA" w14:textId="06CA9DA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851" w:type="dxa"/>
          </w:tcPr>
          <w:p w:rsidRPr="004F16A8" w:rsidR="00220CC0" w:rsidP="00220CC0" w:rsidRDefault="00220CC0" w14:paraId="0BBE504E" w14:textId="260F80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4F16A8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2835" w:type="dxa"/>
          </w:tcPr>
          <w:p w:rsidRPr="004F16A8" w:rsidR="00220CC0" w:rsidP="00220CC0" w:rsidRDefault="00220CC0" w14:paraId="1F1B6ABF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</w:tbl>
    <w:p w:rsidR="007A27F4" w:rsidP="007A27F4" w:rsidRDefault="007A27F4" w14:paraId="4A08B878" w14:textId="4E504E22">
      <w:pPr>
        <w:spacing w:after="0" w:line="240" w:lineRule="auto"/>
        <w:rPr>
          <w:rFonts w:asciiTheme="minorHAnsi" w:hAnsiTheme="minorHAnsi" w:cstheme="minorHAnsi"/>
          <w:sz w:val="24"/>
          <w:szCs w:val="24"/>
          <w:lang w:val="es-CO"/>
        </w:rPr>
      </w:pPr>
      <w:r w:rsidRPr="004F16A8">
        <w:rPr>
          <w:rFonts w:asciiTheme="minorHAnsi" w:hAnsiTheme="minorHAnsi" w:cstheme="minorHAnsi"/>
          <w:sz w:val="24"/>
          <w:szCs w:val="24"/>
          <w:lang w:val="es-CO"/>
        </w:rPr>
        <w:t xml:space="preserve"> </w:t>
      </w:r>
    </w:p>
    <w:p w:rsidRPr="004D64C0" w:rsidR="004D64C0" w:rsidP="004D64C0" w:rsidRDefault="004D64C0" w14:paraId="60B46D7A" w14:textId="77777777">
      <w:pPr>
        <w:pStyle w:val="Ttulo2"/>
        <w:jc w:val="center"/>
        <w:rPr>
          <w:b/>
          <w:bCs/>
          <w:color w:val="auto"/>
          <w:sz w:val="36"/>
          <w:szCs w:val="36"/>
          <w:lang w:val="es-CO" w:eastAsia="es-CO"/>
        </w:rPr>
      </w:pPr>
      <w:r w:rsidRPr="004D64C0">
        <w:rPr>
          <w:b/>
          <w:bCs/>
          <w:color w:val="auto"/>
        </w:rPr>
        <w:t>Porcentaje de Evaluación</w:t>
      </w:r>
    </w:p>
    <w:p w:rsidRPr="004D64C0" w:rsidR="004D64C0" w:rsidP="004D64C0" w:rsidRDefault="004D64C0" w14:paraId="04D8CE7F" w14:textId="77777777">
      <w:pPr>
        <w:pStyle w:val="NormalWeb"/>
        <w:numPr>
          <w:ilvl w:val="0"/>
          <w:numId w:val="18"/>
        </w:numPr>
        <w:rPr>
          <w:rFonts w:asciiTheme="minorHAnsi" w:hAnsiTheme="minorHAnsi" w:cstheme="minorHAnsi"/>
        </w:rPr>
      </w:pPr>
      <w:r w:rsidRPr="004D64C0">
        <w:rPr>
          <w:rFonts w:asciiTheme="minorHAnsi" w:hAnsiTheme="minorHAnsi" w:cstheme="minorHAnsi"/>
        </w:rPr>
        <w:t xml:space="preserve">Identificación y organización de espacios (1–5) → </w:t>
      </w:r>
      <w:r w:rsidRPr="004D64C0">
        <w:rPr>
          <w:rStyle w:val="Textoennegrita"/>
          <w:rFonts w:asciiTheme="minorHAnsi" w:hAnsiTheme="minorHAnsi" w:cstheme="minorHAnsi"/>
        </w:rPr>
        <w:t>30%</w:t>
      </w:r>
    </w:p>
    <w:p w:rsidRPr="004D64C0" w:rsidR="004D64C0" w:rsidP="004D64C0" w:rsidRDefault="004D64C0" w14:paraId="0C768434" w14:textId="77777777">
      <w:pPr>
        <w:pStyle w:val="NormalWeb"/>
        <w:numPr>
          <w:ilvl w:val="0"/>
          <w:numId w:val="18"/>
        </w:numPr>
        <w:rPr>
          <w:rFonts w:asciiTheme="minorHAnsi" w:hAnsiTheme="minorHAnsi" w:cstheme="minorHAnsi"/>
        </w:rPr>
      </w:pPr>
      <w:r w:rsidRPr="004D64C0">
        <w:rPr>
          <w:rFonts w:asciiTheme="minorHAnsi" w:hAnsiTheme="minorHAnsi" w:cstheme="minorHAnsi"/>
        </w:rPr>
        <w:t xml:space="preserve">Coordinación del personal y comunicación (6–9) → </w:t>
      </w:r>
      <w:r w:rsidRPr="004D64C0">
        <w:rPr>
          <w:rStyle w:val="Textoennegrita"/>
          <w:rFonts w:asciiTheme="minorHAnsi" w:hAnsiTheme="minorHAnsi" w:cstheme="minorHAnsi"/>
        </w:rPr>
        <w:t>25%</w:t>
      </w:r>
    </w:p>
    <w:p w:rsidRPr="004D64C0" w:rsidR="004D64C0" w:rsidP="004D64C0" w:rsidRDefault="004D64C0" w14:paraId="39BA7CDB" w14:textId="77777777">
      <w:pPr>
        <w:pStyle w:val="NormalWeb"/>
        <w:numPr>
          <w:ilvl w:val="0"/>
          <w:numId w:val="18"/>
        </w:numPr>
        <w:rPr>
          <w:rFonts w:asciiTheme="minorHAnsi" w:hAnsiTheme="minorHAnsi" w:cstheme="minorHAnsi"/>
        </w:rPr>
      </w:pPr>
      <w:r w:rsidRPr="004D64C0">
        <w:rPr>
          <w:rFonts w:asciiTheme="minorHAnsi" w:hAnsiTheme="minorHAnsi" w:cstheme="minorHAnsi"/>
        </w:rPr>
        <w:t xml:space="preserve">Seguridad y logística (10) → </w:t>
      </w:r>
      <w:r w:rsidRPr="004D64C0">
        <w:rPr>
          <w:rStyle w:val="Textoennegrita"/>
          <w:rFonts w:asciiTheme="minorHAnsi" w:hAnsiTheme="minorHAnsi" w:cstheme="minorHAnsi"/>
        </w:rPr>
        <w:t>15%</w:t>
      </w:r>
    </w:p>
    <w:p w:rsidRPr="004D64C0" w:rsidR="004D64C0" w:rsidP="004D64C0" w:rsidRDefault="004D64C0" w14:paraId="4254BFB7" w14:textId="77777777">
      <w:pPr>
        <w:pStyle w:val="NormalWeb"/>
        <w:numPr>
          <w:ilvl w:val="0"/>
          <w:numId w:val="18"/>
        </w:numPr>
        <w:rPr>
          <w:rFonts w:asciiTheme="minorHAnsi" w:hAnsiTheme="minorHAnsi" w:cstheme="minorHAnsi"/>
        </w:rPr>
      </w:pPr>
      <w:r w:rsidRPr="004D64C0">
        <w:rPr>
          <w:rFonts w:asciiTheme="minorHAnsi" w:hAnsiTheme="minorHAnsi" w:cstheme="minorHAnsi"/>
        </w:rPr>
        <w:t xml:space="preserve">Presentación oral y escrita (11–12) → </w:t>
      </w:r>
      <w:r w:rsidRPr="004D64C0">
        <w:rPr>
          <w:rStyle w:val="Textoennegrita"/>
          <w:rFonts w:asciiTheme="minorHAnsi" w:hAnsiTheme="minorHAnsi" w:cstheme="minorHAnsi"/>
        </w:rPr>
        <w:t>15%</w:t>
      </w:r>
    </w:p>
    <w:p w:rsidRPr="004D64C0" w:rsidR="004D64C0" w:rsidP="004D64C0" w:rsidRDefault="004D64C0" w14:paraId="484BA75F" w14:textId="77777777">
      <w:pPr>
        <w:pStyle w:val="NormalWeb"/>
        <w:numPr>
          <w:ilvl w:val="0"/>
          <w:numId w:val="18"/>
        </w:numPr>
        <w:rPr>
          <w:rFonts w:asciiTheme="minorHAnsi" w:hAnsiTheme="minorHAnsi" w:cstheme="minorHAnsi"/>
        </w:rPr>
      </w:pPr>
      <w:r w:rsidRPr="004D64C0">
        <w:rPr>
          <w:rFonts w:asciiTheme="minorHAnsi" w:hAnsiTheme="minorHAnsi" w:cstheme="minorHAnsi"/>
        </w:rPr>
        <w:t xml:space="preserve">Creatividad e innovación (13) → </w:t>
      </w:r>
      <w:r w:rsidRPr="004D64C0">
        <w:rPr>
          <w:rStyle w:val="Textoennegrita"/>
          <w:rFonts w:asciiTheme="minorHAnsi" w:hAnsiTheme="minorHAnsi" w:cstheme="minorHAnsi"/>
        </w:rPr>
        <w:t>10%</w:t>
      </w:r>
    </w:p>
    <w:p w:rsidRPr="004D64C0" w:rsidR="004D64C0" w:rsidP="004D64C0" w:rsidRDefault="004D64C0" w14:paraId="1960C3D3" w14:textId="77777777">
      <w:pPr>
        <w:pStyle w:val="NormalWeb"/>
        <w:numPr>
          <w:ilvl w:val="0"/>
          <w:numId w:val="18"/>
        </w:numPr>
        <w:rPr>
          <w:rFonts w:asciiTheme="minorHAnsi" w:hAnsiTheme="minorHAnsi" w:cstheme="minorHAnsi"/>
        </w:rPr>
      </w:pPr>
      <w:r w:rsidRPr="004D64C0">
        <w:rPr>
          <w:rFonts w:asciiTheme="minorHAnsi" w:hAnsiTheme="minorHAnsi" w:cstheme="minorHAnsi"/>
        </w:rPr>
        <w:t xml:space="preserve">Reflexión final (14) → </w:t>
      </w:r>
      <w:r w:rsidRPr="004D64C0">
        <w:rPr>
          <w:rStyle w:val="Textoennegrita"/>
          <w:rFonts w:asciiTheme="minorHAnsi" w:hAnsiTheme="minorHAnsi" w:cstheme="minorHAnsi"/>
        </w:rPr>
        <w:t>5%</w:t>
      </w:r>
    </w:p>
    <w:p w:rsidR="004D64C0" w:rsidP="007A27F4" w:rsidRDefault="004D64C0" w14:paraId="79D25380" w14:textId="14DA5DF3">
      <w:pPr>
        <w:spacing w:after="0" w:line="240" w:lineRule="auto"/>
        <w:rPr>
          <w:rFonts w:asciiTheme="minorHAnsi" w:hAnsiTheme="minorHAnsi" w:cstheme="minorHAnsi"/>
          <w:sz w:val="24"/>
          <w:szCs w:val="24"/>
          <w:lang w:val="es-CO"/>
        </w:rPr>
      </w:pPr>
    </w:p>
    <w:p w:rsidR="004D64C0" w:rsidP="007A27F4" w:rsidRDefault="004D64C0" w14:paraId="1852DDEA" w14:textId="3E181B0C">
      <w:pPr>
        <w:spacing w:after="0" w:line="240" w:lineRule="auto"/>
        <w:rPr>
          <w:rFonts w:asciiTheme="minorHAnsi" w:hAnsiTheme="minorHAnsi" w:cstheme="minorHAnsi"/>
          <w:sz w:val="24"/>
          <w:szCs w:val="24"/>
          <w:lang w:val="es-CO"/>
        </w:rPr>
      </w:pPr>
    </w:p>
    <w:p w:rsidR="004D64C0" w:rsidP="007A27F4" w:rsidRDefault="004D64C0" w14:paraId="3DD26850" w14:textId="4BF88D71">
      <w:pPr>
        <w:spacing w:after="0" w:line="240" w:lineRule="auto"/>
        <w:rPr>
          <w:rFonts w:asciiTheme="minorHAnsi" w:hAnsiTheme="minorHAnsi" w:cstheme="minorHAnsi"/>
          <w:sz w:val="24"/>
          <w:szCs w:val="24"/>
          <w:lang w:val="es-CO"/>
        </w:rPr>
      </w:pPr>
    </w:p>
    <w:p w:rsidRPr="004F16A8" w:rsidR="004D64C0" w:rsidP="007A27F4" w:rsidRDefault="004D64C0" w14:paraId="27F4BF1B" w14:textId="77777777">
      <w:pPr>
        <w:spacing w:after="0" w:line="240" w:lineRule="auto"/>
        <w:rPr>
          <w:rFonts w:asciiTheme="minorHAnsi" w:hAnsiTheme="minorHAnsi" w:cstheme="minorHAnsi"/>
          <w:sz w:val="24"/>
          <w:szCs w:val="24"/>
          <w:lang w:val="es-CO"/>
        </w:rPr>
      </w:pPr>
    </w:p>
    <w:p w:rsidRPr="004F16A8" w:rsidR="00C4260F" w:rsidP="009A1C8E" w:rsidRDefault="00D3613C" w14:paraId="60071F5C" w14:textId="29B051DF">
      <w:pPr>
        <w:tabs>
          <w:tab w:val="left" w:pos="6255"/>
        </w:tabs>
        <w:spacing w:line="240" w:lineRule="auto"/>
        <w:rPr>
          <w:rFonts w:asciiTheme="minorHAnsi" w:hAnsiTheme="minorHAnsi" w:cstheme="minorHAnsi"/>
          <w:b/>
          <w:sz w:val="24"/>
          <w:szCs w:val="24"/>
          <w:lang w:val="es-CO"/>
        </w:rPr>
      </w:pPr>
      <w:r w:rsidRPr="004F16A8">
        <w:rPr>
          <w:rFonts w:asciiTheme="minorHAnsi" w:hAnsiTheme="minorHAnsi" w:cstheme="minorHAnsi"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021EDE" wp14:editId="4D368B4C">
                <wp:simplePos x="0" y="0"/>
                <wp:positionH relativeFrom="column">
                  <wp:posOffset>5343525</wp:posOffset>
                </wp:positionH>
                <wp:positionV relativeFrom="paragraph">
                  <wp:posOffset>220345</wp:posOffset>
                </wp:positionV>
                <wp:extent cx="164465" cy="113665"/>
                <wp:effectExtent l="8255" t="10795" r="8255" b="8890"/>
                <wp:wrapNone/>
                <wp:docPr id="3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465" cy="1136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49B0220F">
              <v:oval id="Oval 14" style="position:absolute;margin-left:420.75pt;margin-top:17.35pt;width:12.95pt;height: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8B24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"/>
            </w:pict>
          </mc:Fallback>
        </mc:AlternateContent>
      </w:r>
      <w:r w:rsidRPr="004F16A8">
        <w:rPr>
          <w:rFonts w:asciiTheme="minorHAnsi" w:hAnsiTheme="minorHAnsi" w:cstheme="minorHAnsi"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C6A5E8F" wp14:editId="7A9EB58F">
                <wp:simplePos x="0" y="0"/>
                <wp:positionH relativeFrom="page">
                  <wp:posOffset>3766820</wp:posOffset>
                </wp:positionH>
                <wp:positionV relativeFrom="paragraph">
                  <wp:posOffset>243840</wp:posOffset>
                </wp:positionV>
                <wp:extent cx="164465" cy="113665"/>
                <wp:effectExtent l="0" t="0" r="26035" b="19685"/>
                <wp:wrapNone/>
                <wp:docPr id="4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465" cy="11366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Pr="00225070" w:rsidR="00225070" w:rsidP="00225070" w:rsidRDefault="00225070" w14:paraId="39A0B059" w14:textId="11570227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02B80EBD">
              <v:oval id="Oval 13" style="position:absolute;margin-left:296.6pt;margin-top:19.2pt;width:12.95pt;height:8.9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 [3213]" w14:anchorId="0C6A5E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">
                <v:textbox>
                  <w:txbxContent>
                    <w:p w:rsidRPr="00225070" w:rsidR="00225070" w:rsidP="00225070" w:rsidRDefault="00225070" w14:paraId="28C9ECA3" w14:textId="11570227">
                      <w:pPr>
                        <w:jc w:val="center"/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>x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  <w:r w:rsidRPr="004F16A8" w:rsidR="00BD1874">
        <w:rPr>
          <w:rFonts w:asciiTheme="minorHAnsi" w:hAnsiTheme="minorHAnsi" w:cstheme="minorHAnsi"/>
          <w:sz w:val="24"/>
          <w:szCs w:val="24"/>
          <w:lang w:val="es-CO"/>
        </w:rPr>
        <w:t xml:space="preserve">                                    </w:t>
      </w:r>
      <w:r w:rsidRPr="004F16A8" w:rsidR="00896880">
        <w:rPr>
          <w:rFonts w:asciiTheme="minorHAnsi" w:hAnsiTheme="minorHAnsi" w:cstheme="minorHAnsi"/>
          <w:sz w:val="24"/>
          <w:szCs w:val="24"/>
          <w:lang w:val="es-CO"/>
        </w:rPr>
        <w:t xml:space="preserve">                                         </w:t>
      </w:r>
      <w:r w:rsidRPr="004F16A8" w:rsidR="00BD1874">
        <w:rPr>
          <w:rFonts w:asciiTheme="minorHAnsi" w:hAnsiTheme="minorHAnsi" w:cstheme="minorHAnsi"/>
          <w:sz w:val="24"/>
          <w:szCs w:val="24"/>
          <w:lang w:val="es-CO"/>
        </w:rPr>
        <w:br/>
      </w:r>
      <w:r w:rsidRPr="004F16A8" w:rsidR="004F7DED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 </w:t>
      </w:r>
      <w:r w:rsidRPr="004F16A8" w:rsidR="002A18BC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</w:t>
      </w:r>
      <w:r w:rsidRPr="004F16A8" w:rsidR="004F7DED">
        <w:rPr>
          <w:rFonts w:asciiTheme="minorHAnsi" w:hAnsiTheme="minorHAnsi" w:cstheme="minorHAnsi"/>
          <w:b/>
          <w:sz w:val="24"/>
          <w:szCs w:val="24"/>
          <w:lang w:val="es-CO"/>
        </w:rPr>
        <w:t xml:space="preserve"> JU</w:t>
      </w:r>
      <w:r w:rsidRPr="004F16A8" w:rsidR="002A18BC">
        <w:rPr>
          <w:rFonts w:asciiTheme="minorHAnsi" w:hAnsiTheme="minorHAnsi" w:cstheme="minorHAnsi"/>
          <w:b/>
          <w:sz w:val="24"/>
          <w:szCs w:val="24"/>
          <w:lang w:val="es-CO"/>
        </w:rPr>
        <w:t>I</w:t>
      </w:r>
      <w:r w:rsidRPr="004F16A8" w:rsidR="004F7DED">
        <w:rPr>
          <w:rFonts w:asciiTheme="minorHAnsi" w:hAnsiTheme="minorHAnsi" w:cstheme="minorHAnsi"/>
          <w:b/>
          <w:sz w:val="24"/>
          <w:szCs w:val="24"/>
          <w:lang w:val="es-CO"/>
        </w:rPr>
        <w:t>CIO</w:t>
      </w:r>
      <w:r w:rsidRPr="004F16A8" w:rsidR="00896880">
        <w:rPr>
          <w:rFonts w:asciiTheme="minorHAnsi" w:hAnsiTheme="minorHAnsi" w:cstheme="minorHAnsi"/>
          <w:b/>
          <w:sz w:val="24"/>
          <w:szCs w:val="24"/>
          <w:lang w:val="es-CO"/>
        </w:rPr>
        <w:t xml:space="preserve"> DE LA </w:t>
      </w:r>
      <w:r w:rsidRPr="004F16A8" w:rsidR="00966E65">
        <w:rPr>
          <w:rFonts w:asciiTheme="minorHAnsi" w:hAnsiTheme="minorHAnsi" w:cstheme="minorHAnsi"/>
          <w:b/>
          <w:sz w:val="24"/>
          <w:szCs w:val="24"/>
          <w:lang w:val="es-CO"/>
        </w:rPr>
        <w:t>EVALUACIÓN</w:t>
      </w:r>
      <w:r w:rsidRPr="004F16A8" w:rsidR="00BA0DFA">
        <w:rPr>
          <w:rFonts w:asciiTheme="minorHAnsi" w:hAnsiTheme="minorHAnsi" w:cstheme="minorHAnsi"/>
          <w:b/>
          <w:sz w:val="24"/>
          <w:szCs w:val="24"/>
          <w:lang w:val="es-CO"/>
        </w:rPr>
        <w:t>:</w:t>
      </w:r>
      <w:r w:rsidRPr="004F16A8" w:rsidR="00C4260F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      </w:t>
      </w:r>
      <w:r w:rsidRPr="004F16A8" w:rsidR="009A1C8E">
        <w:rPr>
          <w:rFonts w:asciiTheme="minorHAnsi" w:hAnsiTheme="minorHAnsi" w:cstheme="minorHAnsi"/>
          <w:b/>
          <w:sz w:val="24"/>
          <w:szCs w:val="24"/>
          <w:lang w:val="es-CO"/>
        </w:rPr>
        <w:t xml:space="preserve">CUMPLE  </w:t>
      </w:r>
      <w:r w:rsidRPr="004F16A8" w:rsidR="009A1C8E">
        <w:rPr>
          <w:rFonts w:asciiTheme="minorHAnsi" w:hAnsiTheme="minorHAnsi" w:cstheme="minorHAnsi"/>
          <w:sz w:val="24"/>
          <w:szCs w:val="24"/>
          <w:lang w:val="es-CO"/>
        </w:rPr>
        <w:fldChar w:fldCharType="begin">
          <w:ffData>
            <w:name w:val="Texto34"/>
            <w:enabled/>
            <w:calcOnExit w:val="0"/>
            <w:textInput/>
          </w:ffData>
        </w:fldChar>
      </w:r>
      <w:bookmarkStart w:name="Texto34" w:id="4"/>
      <w:r w:rsidRPr="004F16A8" w:rsidR="009A1C8E">
        <w:rPr>
          <w:rFonts w:asciiTheme="minorHAnsi" w:hAnsiTheme="minorHAnsi" w:cstheme="minorHAnsi"/>
          <w:sz w:val="24"/>
          <w:szCs w:val="24"/>
          <w:lang w:val="es-CO"/>
        </w:rPr>
        <w:instrText xml:space="preserve"> FORMTEXT </w:instrText>
      </w:r>
      <w:r w:rsidRPr="004F16A8" w:rsidR="009A1C8E">
        <w:rPr>
          <w:rFonts w:asciiTheme="minorHAnsi" w:hAnsiTheme="minorHAnsi" w:cstheme="minorHAnsi"/>
          <w:sz w:val="24"/>
          <w:szCs w:val="24"/>
          <w:lang w:val="es-CO"/>
        </w:rPr>
      </w:r>
      <w:r w:rsidRPr="004F16A8" w:rsidR="009A1C8E">
        <w:rPr>
          <w:rFonts w:asciiTheme="minorHAnsi" w:hAnsiTheme="minorHAnsi" w:cstheme="minorHAnsi"/>
          <w:sz w:val="24"/>
          <w:szCs w:val="24"/>
          <w:lang w:val="es-CO"/>
        </w:rPr>
        <w:fldChar w:fldCharType="separate"/>
      </w:r>
      <w:r w:rsidRPr="004F16A8" w:rsidR="009A1C8E">
        <w:rPr>
          <w:rFonts w:asciiTheme="minorHAnsi" w:hAnsiTheme="minorHAnsi" w:cstheme="minorHAnsi"/>
          <w:noProof/>
          <w:sz w:val="24"/>
          <w:szCs w:val="24"/>
          <w:lang w:val="es-CO"/>
        </w:rPr>
        <w:t> </w:t>
      </w:r>
      <w:r w:rsidRPr="004F16A8" w:rsidR="009A1C8E">
        <w:rPr>
          <w:rFonts w:asciiTheme="minorHAnsi" w:hAnsiTheme="minorHAnsi" w:cstheme="minorHAnsi"/>
          <w:noProof/>
          <w:sz w:val="24"/>
          <w:szCs w:val="24"/>
          <w:lang w:val="es-CO"/>
        </w:rPr>
        <w:t> </w:t>
      </w:r>
      <w:r w:rsidRPr="004F16A8" w:rsidR="009A1C8E">
        <w:rPr>
          <w:rFonts w:asciiTheme="minorHAnsi" w:hAnsiTheme="minorHAnsi" w:cstheme="minorHAnsi"/>
          <w:noProof/>
          <w:sz w:val="24"/>
          <w:szCs w:val="24"/>
          <w:lang w:val="es-CO"/>
        </w:rPr>
        <w:t> </w:t>
      </w:r>
      <w:r w:rsidRPr="004F16A8" w:rsidR="009A1C8E">
        <w:rPr>
          <w:rFonts w:asciiTheme="minorHAnsi" w:hAnsiTheme="minorHAnsi" w:cstheme="minorHAnsi"/>
          <w:noProof/>
          <w:sz w:val="24"/>
          <w:szCs w:val="24"/>
          <w:lang w:val="es-CO"/>
        </w:rPr>
        <w:t> </w:t>
      </w:r>
      <w:r w:rsidRPr="004F16A8" w:rsidR="009A1C8E">
        <w:rPr>
          <w:rFonts w:asciiTheme="minorHAnsi" w:hAnsiTheme="minorHAnsi" w:cstheme="minorHAnsi"/>
          <w:noProof/>
          <w:sz w:val="24"/>
          <w:szCs w:val="24"/>
          <w:lang w:val="es-CO"/>
        </w:rPr>
        <w:t> </w:t>
      </w:r>
      <w:r w:rsidRPr="004F16A8" w:rsidR="009A1C8E">
        <w:rPr>
          <w:rFonts w:asciiTheme="minorHAnsi" w:hAnsiTheme="minorHAnsi" w:cstheme="minorHAnsi"/>
          <w:sz w:val="24"/>
          <w:szCs w:val="24"/>
          <w:lang w:val="es-CO"/>
        </w:rPr>
        <w:fldChar w:fldCharType="end"/>
      </w:r>
      <w:bookmarkEnd w:id="4"/>
      <w:r w:rsidRPr="004F16A8" w:rsidR="009A1C8E">
        <w:rPr>
          <w:rFonts w:asciiTheme="minorHAnsi" w:hAnsiTheme="minorHAnsi" w:cstheme="minorHAnsi"/>
          <w:sz w:val="24"/>
          <w:szCs w:val="24"/>
          <w:lang w:val="es-CO"/>
        </w:rPr>
        <w:t xml:space="preserve">                   </w:t>
      </w:r>
      <w:r w:rsidRPr="004F16A8" w:rsidR="009A1C8E">
        <w:rPr>
          <w:rFonts w:asciiTheme="minorHAnsi" w:hAnsiTheme="minorHAnsi" w:cstheme="minorHAnsi"/>
          <w:b/>
          <w:sz w:val="24"/>
          <w:szCs w:val="24"/>
          <w:lang w:val="es-CO"/>
        </w:rPr>
        <w:t xml:space="preserve">AÚN NO CUMPLE  </w:t>
      </w:r>
      <w:r w:rsidRPr="004F16A8" w:rsidR="009A1C8E">
        <w:rPr>
          <w:rFonts w:asciiTheme="minorHAnsi" w:hAnsiTheme="minorHAnsi" w:cstheme="minorHAnsi"/>
          <w:sz w:val="24"/>
          <w:szCs w:val="24"/>
          <w:lang w:val="es-CO"/>
        </w:rPr>
        <w:fldChar w:fldCharType="begin">
          <w:ffData>
            <w:name w:val="Texto23"/>
            <w:enabled/>
            <w:calcOnExit w:val="0"/>
            <w:textInput/>
          </w:ffData>
        </w:fldChar>
      </w:r>
      <w:r w:rsidRPr="004F16A8" w:rsidR="009A1C8E">
        <w:rPr>
          <w:rFonts w:asciiTheme="minorHAnsi" w:hAnsiTheme="minorHAnsi" w:cstheme="minorHAnsi"/>
          <w:sz w:val="24"/>
          <w:szCs w:val="24"/>
          <w:lang w:val="es-CO"/>
        </w:rPr>
        <w:instrText xml:space="preserve"> FORMTEXT </w:instrText>
      </w:r>
      <w:r w:rsidRPr="004F16A8" w:rsidR="009A1C8E">
        <w:rPr>
          <w:rFonts w:asciiTheme="minorHAnsi" w:hAnsiTheme="minorHAnsi" w:cstheme="minorHAnsi"/>
          <w:sz w:val="24"/>
          <w:szCs w:val="24"/>
          <w:lang w:val="es-CO"/>
        </w:rPr>
      </w:r>
      <w:r w:rsidRPr="004F16A8" w:rsidR="009A1C8E">
        <w:rPr>
          <w:rFonts w:asciiTheme="minorHAnsi" w:hAnsiTheme="minorHAnsi" w:cstheme="minorHAnsi"/>
          <w:sz w:val="24"/>
          <w:szCs w:val="24"/>
          <w:lang w:val="es-CO"/>
        </w:rPr>
        <w:fldChar w:fldCharType="separate"/>
      </w:r>
      <w:r w:rsidRPr="004F16A8" w:rsidR="009A1C8E">
        <w:rPr>
          <w:rFonts w:asciiTheme="minorHAnsi" w:hAnsiTheme="minorHAnsi" w:cstheme="minorHAnsi"/>
          <w:noProof/>
          <w:sz w:val="24"/>
          <w:szCs w:val="24"/>
          <w:lang w:val="es-CO"/>
        </w:rPr>
        <w:t> </w:t>
      </w:r>
      <w:r w:rsidRPr="004F16A8" w:rsidR="009A1C8E">
        <w:rPr>
          <w:rFonts w:asciiTheme="minorHAnsi" w:hAnsiTheme="minorHAnsi" w:cstheme="minorHAnsi"/>
          <w:noProof/>
          <w:sz w:val="24"/>
          <w:szCs w:val="24"/>
          <w:lang w:val="es-CO"/>
        </w:rPr>
        <w:t> </w:t>
      </w:r>
      <w:r w:rsidRPr="004F16A8" w:rsidR="009A1C8E">
        <w:rPr>
          <w:rFonts w:asciiTheme="minorHAnsi" w:hAnsiTheme="minorHAnsi" w:cstheme="minorHAnsi"/>
          <w:noProof/>
          <w:sz w:val="24"/>
          <w:szCs w:val="24"/>
          <w:lang w:val="es-CO"/>
        </w:rPr>
        <w:t> </w:t>
      </w:r>
      <w:r w:rsidRPr="004F16A8" w:rsidR="009A1C8E">
        <w:rPr>
          <w:rFonts w:asciiTheme="minorHAnsi" w:hAnsiTheme="minorHAnsi" w:cstheme="minorHAnsi"/>
          <w:noProof/>
          <w:sz w:val="24"/>
          <w:szCs w:val="24"/>
          <w:lang w:val="es-CO"/>
        </w:rPr>
        <w:t> </w:t>
      </w:r>
      <w:r w:rsidRPr="004F16A8" w:rsidR="009A1C8E">
        <w:rPr>
          <w:rFonts w:asciiTheme="minorHAnsi" w:hAnsiTheme="minorHAnsi" w:cstheme="minorHAnsi"/>
          <w:noProof/>
          <w:sz w:val="24"/>
          <w:szCs w:val="24"/>
          <w:lang w:val="es-CO"/>
        </w:rPr>
        <w:t> </w:t>
      </w:r>
      <w:r w:rsidRPr="004F16A8" w:rsidR="009A1C8E">
        <w:rPr>
          <w:rFonts w:asciiTheme="minorHAnsi" w:hAnsiTheme="minorHAnsi" w:cstheme="minorHAnsi"/>
          <w:sz w:val="24"/>
          <w:szCs w:val="24"/>
          <w:lang w:val="es-CO"/>
        </w:rPr>
        <w:fldChar w:fldCharType="end"/>
      </w:r>
      <w:r w:rsidRPr="004F16A8" w:rsidR="009A1C8E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   </w:t>
      </w:r>
    </w:p>
    <w:tbl>
      <w:tblPr>
        <w:tblW w:w="9951" w:type="dxa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951"/>
      </w:tblGrid>
      <w:tr w:rsidRPr="004F16A8" w:rsidR="00E96977" w:rsidTr="00995A6C" w14:paraId="4DBB18EC" w14:textId="77777777">
        <w:trPr>
          <w:trHeight w:val="418"/>
        </w:trPr>
        <w:tc>
          <w:tcPr>
            <w:tcW w:w="9951" w:type="dxa"/>
            <w:shd w:val="clear" w:color="auto" w:fill="F2F2F2"/>
          </w:tcPr>
          <w:p w:rsidRPr="004F16A8" w:rsidR="00E96977" w:rsidP="004B18D2" w:rsidRDefault="00E96977" w14:paraId="0C4AEF8E" w14:textId="619E710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IDENTIFICACIÓN DE L</w:t>
            </w:r>
            <w:r w:rsidRPr="004F16A8" w:rsidR="00966E65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O</w:t>
            </w: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(S) </w:t>
            </w:r>
            <w:r w:rsidRPr="004F16A8" w:rsidR="00966E65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ELEMENTOS</w:t>
            </w: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(S) FALTANTE(S)</w:t>
            </w:r>
            <w:r w:rsidRPr="004F16A8" w:rsidR="00BA0DFA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 - </w:t>
            </w:r>
            <w:r w:rsidRPr="004F16A8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ANÁLISIS DEL </w:t>
            </w:r>
            <w:r w:rsidRPr="004F16A8" w:rsidR="00966E65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INSTRUCTOR </w:t>
            </w:r>
          </w:p>
          <w:p w:rsidRPr="004F16A8" w:rsidR="00E96977" w:rsidP="00E96977" w:rsidRDefault="00E96977" w14:paraId="31D4D9FA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</w:p>
        </w:tc>
      </w:tr>
      <w:tr w:rsidRPr="004F16A8" w:rsidR="00770936" w:rsidTr="00234594" w14:paraId="08009658" w14:textId="77777777">
        <w:trPr>
          <w:trHeight w:val="487"/>
        </w:trPr>
        <w:tc>
          <w:tcPr>
            <w:tcW w:w="9951" w:type="dxa"/>
          </w:tcPr>
          <w:p w:rsidRPr="004F16A8" w:rsidR="00770936" w:rsidP="00A00081" w:rsidRDefault="00770936" w14:paraId="1DB7EC0E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  <w:p w:rsidRPr="004F16A8" w:rsidR="00F34276" w:rsidP="00770936" w:rsidRDefault="00D3613C" w14:paraId="192508E8" w14:textId="0D1DB56F">
            <w:pPr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 xml:space="preserve">El aprendiz se relaciona con la planeación de manera dinámica y asertiva, llevando a cabo el proceso formativo de una manera real, cabe destacar que a veces no el 100% por ciento de los aprendices responden de esta manera, pero en su gran mayoría sí. </w:t>
            </w:r>
          </w:p>
          <w:p w:rsidRPr="004F16A8" w:rsidR="00A44C20" w:rsidP="00770936" w:rsidRDefault="00A44C20" w14:paraId="52B86B7E" w14:textId="77777777">
            <w:pPr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</w:tbl>
    <w:p w:rsidRPr="004F16A8" w:rsidR="00A14CC8" w:rsidP="005538E3" w:rsidRDefault="00A14CC8" w14:paraId="19947215" w14:textId="77777777">
      <w:pPr>
        <w:spacing w:line="240" w:lineRule="auto"/>
        <w:rPr>
          <w:rFonts w:asciiTheme="minorHAnsi" w:hAnsiTheme="minorHAnsi" w:cstheme="minorHAnsi"/>
          <w:sz w:val="24"/>
          <w:szCs w:val="24"/>
          <w:lang w:val="es-CO"/>
        </w:rPr>
      </w:pPr>
    </w:p>
    <w:p w:rsidRPr="004F16A8" w:rsidR="00A44C20" w:rsidP="005538E3" w:rsidRDefault="00A44C20" w14:paraId="0BC1FF07" w14:textId="77777777">
      <w:pPr>
        <w:spacing w:line="240" w:lineRule="auto"/>
        <w:rPr>
          <w:rFonts w:asciiTheme="minorHAnsi" w:hAnsiTheme="minorHAnsi" w:cstheme="minorHAnsi"/>
          <w:sz w:val="24"/>
          <w:szCs w:val="24"/>
          <w:lang w:val="es-CO"/>
        </w:rPr>
      </w:pPr>
    </w:p>
    <w:p w:rsidRPr="004F16A8" w:rsidR="00441777" w:rsidRDefault="00E7771C" w14:paraId="4757BFEA" w14:textId="02B4BB34">
      <w:pPr>
        <w:spacing w:line="240" w:lineRule="auto"/>
        <w:rPr>
          <w:rFonts w:asciiTheme="minorHAnsi" w:hAnsiTheme="minorHAnsi" w:cstheme="minorHAnsi"/>
          <w:b/>
          <w:sz w:val="24"/>
          <w:szCs w:val="24"/>
          <w:lang w:val="es-CO"/>
        </w:rPr>
      </w:pPr>
      <w:r w:rsidRPr="004F16A8">
        <w:rPr>
          <w:rFonts w:asciiTheme="minorHAnsi" w:hAnsiTheme="minorHAnsi" w:cstheme="minorHAnsi"/>
          <w:sz w:val="24"/>
          <w:szCs w:val="24"/>
          <w:lang w:val="es-CO"/>
        </w:rPr>
        <w:t xml:space="preserve">              </w:t>
      </w:r>
      <w:r w:rsidRPr="004F16A8" w:rsidR="009A602B">
        <w:rPr>
          <w:rFonts w:asciiTheme="minorHAnsi" w:hAnsiTheme="minorHAnsi" w:cstheme="minorHAnsi"/>
          <w:sz w:val="24"/>
          <w:szCs w:val="24"/>
          <w:lang w:val="es-CO"/>
        </w:rPr>
        <w:t xml:space="preserve">   </w:t>
      </w:r>
      <w:r w:rsidRPr="004F16A8">
        <w:rPr>
          <w:rFonts w:asciiTheme="minorHAnsi" w:hAnsiTheme="minorHAnsi" w:cstheme="minorHAnsi"/>
          <w:sz w:val="24"/>
          <w:szCs w:val="24"/>
          <w:lang w:val="es-CO"/>
        </w:rPr>
        <w:t xml:space="preserve">   </w:t>
      </w:r>
      <w:r w:rsidRPr="004F16A8" w:rsidR="00974A7B">
        <w:rPr>
          <w:rFonts w:asciiTheme="minorHAnsi" w:hAnsiTheme="minorHAnsi" w:cstheme="minorHAnsi"/>
          <w:sz w:val="24"/>
          <w:szCs w:val="24"/>
          <w:lang w:val="es-CO"/>
        </w:rPr>
        <w:t>______________</w:t>
      </w:r>
      <w:r w:rsidRPr="004F16A8" w:rsidR="00ED726A">
        <w:rPr>
          <w:rFonts w:asciiTheme="minorHAnsi" w:hAnsiTheme="minorHAnsi" w:cstheme="minorHAnsi"/>
          <w:sz w:val="24"/>
          <w:szCs w:val="24"/>
          <w:lang w:val="es-CO"/>
        </w:rPr>
        <w:t>_____</w:t>
      </w:r>
      <w:r w:rsidRPr="004F16A8" w:rsidR="00974A7B">
        <w:rPr>
          <w:rFonts w:asciiTheme="minorHAnsi" w:hAnsiTheme="minorHAnsi" w:cstheme="minorHAnsi"/>
          <w:sz w:val="24"/>
          <w:szCs w:val="24"/>
          <w:lang w:val="es-CO"/>
        </w:rPr>
        <w:t>_________</w:t>
      </w:r>
      <w:r w:rsidRPr="004F16A8" w:rsidR="00ED726A">
        <w:rPr>
          <w:rFonts w:asciiTheme="minorHAnsi" w:hAnsiTheme="minorHAnsi" w:cstheme="minorHAnsi"/>
          <w:sz w:val="24"/>
          <w:szCs w:val="24"/>
          <w:lang w:val="es-CO"/>
        </w:rPr>
        <w:t xml:space="preserve">                      _________________________________</w:t>
      </w:r>
      <w:r w:rsidRPr="004F16A8" w:rsidR="00A14CC8">
        <w:rPr>
          <w:rFonts w:asciiTheme="minorHAnsi" w:hAnsiTheme="minorHAnsi" w:cstheme="minorHAnsi"/>
          <w:sz w:val="24"/>
          <w:szCs w:val="24"/>
          <w:lang w:val="es-CO"/>
        </w:rPr>
        <w:br/>
      </w:r>
      <w:r w:rsidRPr="004F16A8" w:rsidR="005538E3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              </w:t>
      </w:r>
      <w:r w:rsidRPr="004F16A8" w:rsidR="00BD2900">
        <w:rPr>
          <w:rFonts w:asciiTheme="minorHAnsi" w:hAnsiTheme="minorHAnsi" w:cstheme="minorHAnsi"/>
          <w:b/>
          <w:sz w:val="24"/>
          <w:szCs w:val="24"/>
          <w:lang w:val="es-CO"/>
        </w:rPr>
        <w:t xml:space="preserve">FIRMA DEL </w:t>
      </w:r>
      <w:r w:rsidRPr="004F16A8" w:rsidR="00966E65">
        <w:rPr>
          <w:rFonts w:asciiTheme="minorHAnsi" w:hAnsiTheme="minorHAnsi" w:cstheme="minorHAnsi"/>
          <w:b/>
          <w:sz w:val="24"/>
          <w:szCs w:val="24"/>
          <w:lang w:val="es-CO"/>
        </w:rPr>
        <w:t>APRENDIZ</w:t>
      </w:r>
      <w:r w:rsidRPr="004F16A8" w:rsidR="00ED726A">
        <w:rPr>
          <w:rFonts w:asciiTheme="minorHAnsi" w:hAnsiTheme="minorHAnsi" w:cstheme="minorHAnsi"/>
          <w:b/>
          <w:sz w:val="24"/>
          <w:szCs w:val="24"/>
          <w:lang w:val="es-CO"/>
        </w:rPr>
        <w:tab/>
      </w:r>
      <w:r w:rsidRPr="004F16A8" w:rsidR="00ED726A">
        <w:rPr>
          <w:rFonts w:asciiTheme="minorHAnsi" w:hAnsiTheme="minorHAnsi" w:cstheme="minorHAnsi"/>
          <w:b/>
          <w:sz w:val="24"/>
          <w:szCs w:val="24"/>
          <w:lang w:val="es-CO"/>
        </w:rPr>
        <w:tab/>
      </w:r>
      <w:r w:rsidRPr="004F16A8" w:rsidR="00420F78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</w:t>
      </w:r>
      <w:r w:rsidRPr="004F16A8" w:rsidR="00BA0DFA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</w:t>
      </w:r>
      <w:r w:rsidRPr="004F16A8" w:rsidR="003329CC">
        <w:rPr>
          <w:rFonts w:asciiTheme="minorHAnsi" w:hAnsiTheme="minorHAnsi" w:cstheme="minorHAnsi"/>
          <w:b/>
          <w:sz w:val="24"/>
          <w:szCs w:val="24"/>
          <w:lang w:val="es-CO"/>
        </w:rPr>
        <w:tab/>
      </w:r>
      <w:r w:rsidRPr="004F16A8" w:rsidR="003329CC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     </w:t>
      </w:r>
      <w:r w:rsidRPr="004F16A8" w:rsidR="00ED726A">
        <w:rPr>
          <w:rFonts w:asciiTheme="minorHAnsi" w:hAnsiTheme="minorHAnsi" w:cstheme="minorHAnsi"/>
          <w:b/>
          <w:sz w:val="24"/>
          <w:szCs w:val="24"/>
          <w:lang w:val="es-CO"/>
        </w:rPr>
        <w:t xml:space="preserve">FIRMA DEL </w:t>
      </w:r>
      <w:r w:rsidRPr="004F16A8" w:rsidR="00966E65">
        <w:rPr>
          <w:rFonts w:asciiTheme="minorHAnsi" w:hAnsiTheme="minorHAnsi" w:cstheme="minorHAnsi"/>
          <w:b/>
          <w:sz w:val="24"/>
          <w:szCs w:val="24"/>
          <w:lang w:val="es-CO"/>
        </w:rPr>
        <w:t xml:space="preserve">INSTRUCTOR </w:t>
      </w:r>
    </w:p>
    <w:p w:rsidRPr="004F16A8" w:rsidR="00803B8A" w:rsidP="00803B8A" w:rsidRDefault="00803B8A" w14:paraId="6A7E5D1B" w14:textId="0CC6BCE4">
      <w:pPr>
        <w:rPr>
          <w:rFonts w:asciiTheme="minorHAnsi" w:hAnsiTheme="minorHAnsi" w:cstheme="minorHAnsi"/>
          <w:b/>
          <w:sz w:val="24"/>
          <w:szCs w:val="24"/>
          <w:lang w:val="es-CO"/>
        </w:rPr>
      </w:pPr>
    </w:p>
    <w:p w:rsidRPr="004F16A8" w:rsidR="00AB3806" w:rsidP="00803B8A" w:rsidRDefault="00AB3806" w14:paraId="6EDBF5BB" w14:textId="2DB338B7">
      <w:pPr>
        <w:tabs>
          <w:tab w:val="left" w:pos="1035"/>
        </w:tabs>
        <w:rPr>
          <w:rFonts w:asciiTheme="minorHAnsi" w:hAnsiTheme="minorHAnsi" w:cstheme="minorHAnsi"/>
          <w:sz w:val="24"/>
          <w:szCs w:val="24"/>
          <w:lang w:val="es-CO"/>
        </w:rPr>
      </w:pPr>
    </w:p>
    <w:p w:rsidRPr="004F16A8" w:rsidR="005F4FF6" w:rsidP="005F4FF6" w:rsidRDefault="005F4FF6" w14:paraId="6AB76063" w14:textId="187D1746">
      <w:pPr>
        <w:rPr>
          <w:rFonts w:asciiTheme="minorHAnsi" w:hAnsiTheme="minorHAnsi" w:cstheme="minorHAnsi"/>
          <w:b/>
          <w:bCs/>
          <w:color w:val="1F4E79" w:themeColor="accent1" w:themeShade="80"/>
          <w:sz w:val="24"/>
          <w:szCs w:val="24"/>
        </w:rPr>
      </w:pPr>
    </w:p>
    <w:p w:rsidRPr="004F16A8" w:rsidR="00B6548F" w:rsidP="002F4560" w:rsidRDefault="00B6548F" w14:paraId="76F3648F" w14:textId="77777777">
      <w:pPr>
        <w:adjustRightInd w:val="0"/>
        <w:jc w:val="both"/>
        <w:rPr>
          <w:rFonts w:asciiTheme="minorHAnsi" w:hAnsiTheme="minorHAnsi" w:eastAsiaTheme="minorHAnsi" w:cstheme="minorHAnsi"/>
          <w:color w:val="000000"/>
          <w:sz w:val="24"/>
          <w:szCs w:val="24"/>
        </w:rPr>
      </w:pPr>
    </w:p>
    <w:sectPr w:rsidRPr="004F16A8" w:rsidR="00B6548F" w:rsidSect="00995A6C">
      <w:headerReference w:type="default" r:id="rId11"/>
      <w:footerReference w:type="default" r:id="rId12"/>
      <w:pgSz w:w="12242" w:h="15842" w:orient="portrait" w:code="1"/>
      <w:pgMar w:top="1550" w:right="680" w:bottom="1134" w:left="993" w:header="53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28EE" w:rsidP="00000EA4" w:rsidRDefault="009628EE" w14:paraId="0B488FFC" w14:textId="77777777">
      <w:pPr>
        <w:spacing w:after="0" w:line="240" w:lineRule="auto"/>
      </w:pPr>
      <w:r>
        <w:separator/>
      </w:r>
    </w:p>
  </w:endnote>
  <w:endnote w:type="continuationSeparator" w:id="0">
    <w:p w:rsidR="009628EE" w:rsidP="00000EA4" w:rsidRDefault="009628EE" w14:paraId="196CF04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951C5" w:rsidP="008951C5" w:rsidRDefault="008951C5" w14:paraId="0186F37C" w14:textId="77777777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28EE" w:rsidP="00000EA4" w:rsidRDefault="009628EE" w14:paraId="7ADFE6E3" w14:textId="77777777">
      <w:pPr>
        <w:spacing w:after="0" w:line="240" w:lineRule="auto"/>
      </w:pPr>
      <w:r>
        <w:separator/>
      </w:r>
    </w:p>
  </w:footnote>
  <w:footnote w:type="continuationSeparator" w:id="0">
    <w:p w:rsidR="009628EE" w:rsidP="00000EA4" w:rsidRDefault="009628EE" w14:paraId="557DE68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W w:w="4801" w:type="pct"/>
      <w:tblInd w:w="421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4A0" w:firstRow="1" w:lastRow="0" w:firstColumn="1" w:lastColumn="0" w:noHBand="0" w:noVBand="1"/>
    </w:tblPr>
    <w:tblGrid>
      <w:gridCol w:w="3246"/>
      <w:gridCol w:w="6893"/>
    </w:tblGrid>
    <w:tr w:rsidRPr="007F3E7C" w:rsidR="008951C5" w:rsidTr="001C0B38" w14:paraId="576E722A" w14:textId="77777777">
      <w:trPr>
        <w:trHeight w:val="358"/>
      </w:trPr>
      <w:tc>
        <w:tcPr>
          <w:tcW w:w="1393" w:type="pct"/>
          <w:vMerge w:val="restart"/>
          <w:shd w:val="clear" w:color="auto" w:fill="auto"/>
          <w:noWrap/>
          <w:hideMark/>
        </w:tcPr>
        <w:p w:rsidRPr="008951C5" w:rsidR="008951C5" w:rsidP="008951C5" w:rsidRDefault="008951C5" w14:paraId="3C5DEFB1" w14:textId="77777777">
          <w:pPr>
            <w:spacing w:after="0" w:line="240" w:lineRule="auto"/>
            <w:jc w:val="both"/>
            <w:rPr>
              <w:rFonts w:cs="Calibri"/>
              <w:sz w:val="6"/>
            </w:rPr>
          </w:pPr>
        </w:p>
        <w:p w:rsidRPr="008951C5" w:rsidR="008951C5" w:rsidP="008951C5" w:rsidRDefault="00FC13D3" w14:paraId="7AC128CC" w14:textId="77777777">
          <w:pPr>
            <w:spacing w:after="0" w:line="240" w:lineRule="auto"/>
            <w:jc w:val="both"/>
            <w:rPr>
              <w:rFonts w:cs="Calibri"/>
              <w:sz w:val="20"/>
            </w:rPr>
          </w:pPr>
          <w:r w:rsidRPr="008951C5">
            <w:rPr>
              <w:noProof/>
              <w:lang w:val="es-CO" w:eastAsia="es-CO"/>
            </w:rPr>
            <w:drawing>
              <wp:inline distT="0" distB="0" distL="0" distR="0" wp14:anchorId="26BCA3FE" wp14:editId="2DEC03F7">
                <wp:extent cx="1924050" cy="1019175"/>
                <wp:effectExtent l="0" t="0" r="0" b="9525"/>
                <wp:docPr id="5" name="Imagen 5" descr="C:\Users\nneirar\AppData\Local\Microsoft\Windows\Temporary Internet Files\Content.Word\SIGA-CALID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:\Users\nneirar\AppData\Local\Microsoft\Windows\Temporary Internet Files\Content.Word\SIGA-CALID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102" t="13969" r="15158" b="2624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4050" cy="1019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Pr="008951C5" w:rsidR="008951C5" w:rsidP="008951C5" w:rsidRDefault="008951C5" w14:paraId="5F470F98" w14:textId="77777777">
          <w:pPr>
            <w:spacing w:after="0" w:line="240" w:lineRule="auto"/>
            <w:jc w:val="both"/>
            <w:rPr>
              <w:rFonts w:cs="Calibri"/>
              <w:sz w:val="6"/>
              <w:szCs w:val="16"/>
            </w:rPr>
          </w:pPr>
        </w:p>
      </w:tc>
      <w:tc>
        <w:tcPr>
          <w:tcW w:w="3607" w:type="pct"/>
          <w:vMerge w:val="restart"/>
          <w:shd w:val="clear" w:color="auto" w:fill="auto"/>
          <w:vAlign w:val="center"/>
          <w:hideMark/>
        </w:tcPr>
        <w:p w:rsidRPr="008951C5" w:rsidR="008951C5" w:rsidP="008951C5" w:rsidRDefault="008951C5" w14:paraId="442E333A" w14:textId="77777777">
          <w:pPr>
            <w:spacing w:after="0" w:line="240" w:lineRule="auto"/>
            <w:jc w:val="center"/>
            <w:rPr>
              <w:rFonts w:cs="Calibri"/>
              <w:b/>
              <w:bCs/>
              <w:szCs w:val="24"/>
            </w:rPr>
          </w:pPr>
          <w:r w:rsidRPr="008951C5">
            <w:rPr>
              <w:rFonts w:cs="Calibri"/>
              <w:b/>
              <w:bCs/>
              <w:szCs w:val="24"/>
            </w:rPr>
            <w:t xml:space="preserve">SERVICIO NACIONAL DE APRENDIZAJE SENA </w:t>
          </w:r>
        </w:p>
        <w:p w:rsidRPr="008951C5" w:rsidR="008951C5" w:rsidP="008951C5" w:rsidRDefault="008951C5" w14:paraId="3B701F52" w14:textId="77777777">
          <w:pPr>
            <w:spacing w:after="0" w:line="240" w:lineRule="auto"/>
            <w:jc w:val="center"/>
            <w:rPr>
              <w:rFonts w:cs="Calibri"/>
              <w:b/>
              <w:bCs/>
              <w:szCs w:val="24"/>
            </w:rPr>
          </w:pPr>
          <w:r w:rsidRPr="008951C5">
            <w:rPr>
              <w:rFonts w:cs="Calibri"/>
              <w:b/>
              <w:bCs/>
              <w:szCs w:val="24"/>
            </w:rPr>
            <w:t xml:space="preserve">LISTA DE CHEQUEO DE EVIDENCIA DE DESEMPEÑO/PRODUCTO </w:t>
          </w:r>
        </w:p>
      </w:tc>
    </w:tr>
    <w:tr w:rsidRPr="007F3E7C" w:rsidR="008951C5" w:rsidTr="001C0B38" w14:paraId="6A1E43F8" w14:textId="77777777">
      <w:trPr>
        <w:trHeight w:val="481"/>
      </w:trPr>
      <w:tc>
        <w:tcPr>
          <w:tcW w:w="1393" w:type="pct"/>
          <w:vMerge/>
          <w:shd w:val="clear" w:color="auto" w:fill="auto"/>
          <w:noWrap/>
        </w:tcPr>
        <w:p w:rsidRPr="008951C5" w:rsidR="008951C5" w:rsidP="008951C5" w:rsidRDefault="008951C5" w14:paraId="431EAC3E" w14:textId="77777777">
          <w:pPr>
            <w:jc w:val="both"/>
            <w:rPr>
              <w:rFonts w:cs="Calibri"/>
              <w:noProof/>
              <w:sz w:val="20"/>
              <w:lang w:eastAsia="es-CO"/>
            </w:rPr>
          </w:pPr>
        </w:p>
      </w:tc>
      <w:tc>
        <w:tcPr>
          <w:tcW w:w="3607" w:type="pct"/>
          <w:vMerge/>
          <w:shd w:val="clear" w:color="auto" w:fill="auto"/>
        </w:tcPr>
        <w:p w:rsidRPr="008951C5" w:rsidR="008951C5" w:rsidP="008951C5" w:rsidRDefault="008951C5" w14:paraId="0AC2B173" w14:textId="77777777">
          <w:pPr>
            <w:jc w:val="center"/>
            <w:rPr>
              <w:rFonts w:cs="Calibri"/>
              <w:b/>
              <w:bCs/>
              <w:sz w:val="20"/>
            </w:rPr>
          </w:pPr>
        </w:p>
      </w:tc>
    </w:tr>
    <w:tr w:rsidRPr="007F3E7C" w:rsidR="008951C5" w:rsidTr="001C0B38" w14:paraId="111E75C2" w14:textId="77777777">
      <w:trPr>
        <w:trHeight w:val="481"/>
      </w:trPr>
      <w:tc>
        <w:tcPr>
          <w:tcW w:w="1393" w:type="pct"/>
          <w:vMerge/>
          <w:shd w:val="clear" w:color="auto" w:fill="auto"/>
          <w:noWrap/>
        </w:tcPr>
        <w:p w:rsidRPr="008951C5" w:rsidR="008951C5" w:rsidP="008951C5" w:rsidRDefault="008951C5" w14:paraId="26226DF7" w14:textId="77777777">
          <w:pPr>
            <w:jc w:val="both"/>
            <w:rPr>
              <w:rFonts w:cs="Calibri"/>
              <w:noProof/>
              <w:sz w:val="20"/>
              <w:lang w:eastAsia="es-CO"/>
            </w:rPr>
          </w:pPr>
        </w:p>
      </w:tc>
      <w:tc>
        <w:tcPr>
          <w:tcW w:w="3607" w:type="pct"/>
          <w:vMerge/>
          <w:shd w:val="clear" w:color="auto" w:fill="auto"/>
        </w:tcPr>
        <w:p w:rsidRPr="008951C5" w:rsidR="008951C5" w:rsidP="008951C5" w:rsidRDefault="008951C5" w14:paraId="11E173A7" w14:textId="77777777">
          <w:pPr>
            <w:jc w:val="center"/>
            <w:rPr>
              <w:rFonts w:cs="Calibri"/>
              <w:b/>
              <w:bCs/>
              <w:sz w:val="20"/>
            </w:rPr>
          </w:pPr>
        </w:p>
      </w:tc>
    </w:tr>
    <w:tr w:rsidRPr="007F3E7C" w:rsidR="008951C5" w:rsidTr="001C0B38" w14:paraId="38DA0A81" w14:textId="77777777">
      <w:trPr>
        <w:trHeight w:val="481"/>
      </w:trPr>
      <w:tc>
        <w:tcPr>
          <w:tcW w:w="1393" w:type="pct"/>
          <w:vMerge/>
          <w:shd w:val="clear" w:color="auto" w:fill="auto"/>
          <w:hideMark/>
        </w:tcPr>
        <w:p w:rsidRPr="008951C5" w:rsidR="008951C5" w:rsidP="008951C5" w:rsidRDefault="008951C5" w14:paraId="58984DC5" w14:textId="77777777">
          <w:pPr>
            <w:jc w:val="both"/>
            <w:rPr>
              <w:rFonts w:cs="Calibri"/>
              <w:sz w:val="20"/>
            </w:rPr>
          </w:pPr>
        </w:p>
      </w:tc>
      <w:tc>
        <w:tcPr>
          <w:tcW w:w="3607" w:type="pct"/>
          <w:vMerge/>
          <w:shd w:val="clear" w:color="auto" w:fill="auto"/>
          <w:hideMark/>
        </w:tcPr>
        <w:p w:rsidRPr="008951C5" w:rsidR="008951C5" w:rsidP="008951C5" w:rsidRDefault="008951C5" w14:paraId="65EC648B" w14:textId="77777777">
          <w:pPr>
            <w:jc w:val="both"/>
            <w:rPr>
              <w:rFonts w:cs="Calibri"/>
              <w:b/>
              <w:bCs/>
              <w:sz w:val="20"/>
            </w:rPr>
          </w:pPr>
        </w:p>
      </w:tc>
    </w:tr>
  </w:tbl>
  <w:p w:rsidR="00301848" w:rsidP="008951C5" w:rsidRDefault="00301848" w14:paraId="1FD1C0D2" w14:textId="77777777">
    <w:pPr>
      <w:pStyle w:val="Encabezado"/>
      <w:tabs>
        <w:tab w:val="left" w:pos="1276"/>
      </w:tabs>
      <w:ind w:right="360"/>
      <w:jc w:val="both"/>
      <w:rPr>
        <w:rFonts w:ascii="Arial" w:hAnsi="Arial" w:cs="Arial"/>
        <w:b/>
        <w:sz w:val="12"/>
        <w:szCs w:val="12"/>
      </w:rPr>
    </w:pPr>
  </w:p>
  <w:p w:rsidRPr="00995A6C" w:rsidR="00441777" w:rsidP="00995A6C" w:rsidRDefault="00686228" w14:paraId="197C8422" w14:textId="314A4E35">
    <w:pPr>
      <w:pStyle w:val="Encabezado"/>
      <w:tabs>
        <w:tab w:val="left" w:pos="1276"/>
      </w:tabs>
      <w:ind w:right="360" w:firstLine="1276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 w:rsidRPr="00BD1874" w:rsidR="00301848">
      <w:rPr>
        <w:rFonts w:ascii="Arial" w:hAnsi="Arial" w:cs="Arial"/>
        <w:b/>
        <w:sz w:val="12"/>
        <w:szCs w:val="12"/>
      </w:rPr>
      <w:t xml:space="preserve">Página </w:t>
    </w:r>
    <w:r w:rsidRPr="00BD1874" w:rsidR="00301848">
      <w:rPr>
        <w:rFonts w:ascii="Arial" w:hAnsi="Arial" w:cs="Arial"/>
        <w:b/>
        <w:sz w:val="12"/>
        <w:szCs w:val="12"/>
      </w:rPr>
      <w:fldChar w:fldCharType="begin"/>
    </w:r>
    <w:r w:rsidRPr="00BD1874" w:rsidR="00301848">
      <w:rPr>
        <w:rFonts w:ascii="Arial" w:hAnsi="Arial" w:cs="Arial"/>
        <w:b/>
        <w:sz w:val="12"/>
        <w:szCs w:val="12"/>
      </w:rPr>
      <w:instrText xml:space="preserve"> PAGE </w:instrText>
    </w:r>
    <w:r w:rsidRPr="00BD1874" w:rsidR="00301848">
      <w:rPr>
        <w:rFonts w:ascii="Arial" w:hAnsi="Arial" w:cs="Arial"/>
        <w:b/>
        <w:sz w:val="12"/>
        <w:szCs w:val="12"/>
      </w:rPr>
      <w:fldChar w:fldCharType="separate"/>
    </w:r>
    <w:r w:rsidR="004632F1">
      <w:rPr>
        <w:rFonts w:ascii="Arial" w:hAnsi="Arial" w:cs="Arial"/>
        <w:b/>
        <w:noProof/>
        <w:sz w:val="12"/>
        <w:szCs w:val="12"/>
      </w:rPr>
      <w:t>1</w:t>
    </w:r>
    <w:r w:rsidRPr="00BD1874" w:rsidR="00301848">
      <w:rPr>
        <w:rFonts w:ascii="Arial" w:hAnsi="Arial" w:cs="Arial"/>
        <w:b/>
        <w:sz w:val="12"/>
        <w:szCs w:val="12"/>
      </w:rPr>
      <w:fldChar w:fldCharType="end"/>
    </w:r>
    <w:r w:rsidRPr="00BD1874" w:rsidR="00301848">
      <w:rPr>
        <w:rFonts w:ascii="Arial" w:hAnsi="Arial" w:cs="Arial"/>
        <w:b/>
        <w:sz w:val="12"/>
        <w:szCs w:val="12"/>
      </w:rPr>
      <w:t xml:space="preserve"> de </w:t>
    </w:r>
    <w:r w:rsidR="00995A6C">
      <w:rPr>
        <w:rFonts w:ascii="Arial" w:hAnsi="Arial" w:cs="Arial"/>
        <w:b/>
        <w:sz w:val="12"/>
        <w:szCs w:val="1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0444E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6A88C7A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" w15:restartNumberingAfterBreak="0">
    <w:nsid w:val="04BF3082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66456"/>
    <w:multiLevelType w:val="hybridMultilevel"/>
    <w:tmpl w:val="05A625E0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0C1FF8"/>
    <w:multiLevelType w:val="multilevel"/>
    <w:tmpl w:val="36C6B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22595CE2"/>
    <w:multiLevelType w:val="hybridMultilevel"/>
    <w:tmpl w:val="0974F8B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8B025B0"/>
    <w:multiLevelType w:val="hybridMultilevel"/>
    <w:tmpl w:val="710EBA6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2260DE1"/>
    <w:multiLevelType w:val="hybridMultilevel"/>
    <w:tmpl w:val="3DCABC86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B1E85"/>
    <w:multiLevelType w:val="hybridMultilevel"/>
    <w:tmpl w:val="B65EC9A0"/>
    <w:lvl w:ilvl="0" w:tplc="61A0A336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D0F3A45"/>
    <w:multiLevelType w:val="hybridMultilevel"/>
    <w:tmpl w:val="40D82AA2"/>
    <w:lvl w:ilvl="0" w:tplc="86DC4F22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3FF2CC8"/>
    <w:multiLevelType w:val="hybridMultilevel"/>
    <w:tmpl w:val="897CDE9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F54EF9"/>
    <w:multiLevelType w:val="hybridMultilevel"/>
    <w:tmpl w:val="E0EEBE3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CD2E05"/>
    <w:multiLevelType w:val="hybridMultilevel"/>
    <w:tmpl w:val="5AB0A8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384FC4"/>
    <w:multiLevelType w:val="hybridMultilevel"/>
    <w:tmpl w:val="7434773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60149E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1617EE"/>
    <w:multiLevelType w:val="hybridMultilevel"/>
    <w:tmpl w:val="AC34CA4A"/>
    <w:lvl w:ilvl="0" w:tplc="BA20D23A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CCA2C8A"/>
    <w:multiLevelType w:val="hybridMultilevel"/>
    <w:tmpl w:val="2208F7C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8"/>
  </w:num>
  <w:num w:numId="4">
    <w:abstractNumId w:val="6"/>
  </w:num>
  <w:num w:numId="5">
    <w:abstractNumId w:val="15"/>
  </w:num>
  <w:num w:numId="6">
    <w:abstractNumId w:val="9"/>
  </w:num>
  <w:num w:numId="7">
    <w:abstractNumId w:val="2"/>
  </w:num>
  <w:num w:numId="8">
    <w:abstractNumId w:val="3"/>
  </w:num>
  <w:num w:numId="9">
    <w:abstractNumId w:val="12"/>
  </w:num>
  <w:num w:numId="10">
    <w:abstractNumId w:val="7"/>
  </w:num>
  <w:num w:numId="11">
    <w:abstractNumId w:val="14"/>
  </w:num>
  <w:num w:numId="12">
    <w:abstractNumId w:val="16"/>
  </w:num>
  <w:num w:numId="13">
    <w:abstractNumId w:val="1"/>
  </w:num>
  <w:num w:numId="14">
    <w:abstractNumId w:val="0"/>
  </w:num>
  <w:num w:numId="15">
    <w:abstractNumId w:val="10"/>
  </w:num>
  <w:num w:numId="16">
    <w:abstractNumId w:val="5"/>
  </w:num>
  <w:num w:numId="17">
    <w:abstractNumId w:val="13"/>
  </w:num>
  <w:num w:numId="18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attachedTemplate r:id="rId1"/>
  <w:trackRevisions w:val="false"/>
  <w:documentProtection w:edit="forms" w:formatting="1" w:enforcement="0"/>
  <w:autoFormatOverrid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BCE"/>
    <w:rsid w:val="00000EA4"/>
    <w:rsid w:val="00005D10"/>
    <w:rsid w:val="0000716A"/>
    <w:rsid w:val="00007830"/>
    <w:rsid w:val="00020DFE"/>
    <w:rsid w:val="000234AF"/>
    <w:rsid w:val="00034539"/>
    <w:rsid w:val="00035B34"/>
    <w:rsid w:val="0004074B"/>
    <w:rsid w:val="00045304"/>
    <w:rsid w:val="00072B74"/>
    <w:rsid w:val="0008465D"/>
    <w:rsid w:val="00090E30"/>
    <w:rsid w:val="0009459E"/>
    <w:rsid w:val="000A0009"/>
    <w:rsid w:val="000A30F4"/>
    <w:rsid w:val="000C0102"/>
    <w:rsid w:val="000C74A4"/>
    <w:rsid w:val="000D0036"/>
    <w:rsid w:val="000D3D4B"/>
    <w:rsid w:val="000E5682"/>
    <w:rsid w:val="000E5714"/>
    <w:rsid w:val="000E6D77"/>
    <w:rsid w:val="000F4083"/>
    <w:rsid w:val="00107DEA"/>
    <w:rsid w:val="00110FAE"/>
    <w:rsid w:val="0011549B"/>
    <w:rsid w:val="00150C23"/>
    <w:rsid w:val="00154305"/>
    <w:rsid w:val="0016265E"/>
    <w:rsid w:val="00181502"/>
    <w:rsid w:val="0018328E"/>
    <w:rsid w:val="00187977"/>
    <w:rsid w:val="0019041F"/>
    <w:rsid w:val="00196456"/>
    <w:rsid w:val="001A0283"/>
    <w:rsid w:val="001A7684"/>
    <w:rsid w:val="001B5747"/>
    <w:rsid w:val="001B67E3"/>
    <w:rsid w:val="001C0B38"/>
    <w:rsid w:val="001C3394"/>
    <w:rsid w:val="001D3413"/>
    <w:rsid w:val="001E0F7E"/>
    <w:rsid w:val="001F2ADF"/>
    <w:rsid w:val="001F78EB"/>
    <w:rsid w:val="00217BB0"/>
    <w:rsid w:val="00220CC0"/>
    <w:rsid w:val="00225070"/>
    <w:rsid w:val="00225BE8"/>
    <w:rsid w:val="00226312"/>
    <w:rsid w:val="00227CB4"/>
    <w:rsid w:val="00234594"/>
    <w:rsid w:val="002356A0"/>
    <w:rsid w:val="00237A89"/>
    <w:rsid w:val="00245558"/>
    <w:rsid w:val="00254159"/>
    <w:rsid w:val="00254722"/>
    <w:rsid w:val="00263A4F"/>
    <w:rsid w:val="00265C60"/>
    <w:rsid w:val="00270DAA"/>
    <w:rsid w:val="00292768"/>
    <w:rsid w:val="00295ED3"/>
    <w:rsid w:val="002A18BC"/>
    <w:rsid w:val="002A1A5E"/>
    <w:rsid w:val="002A5DE9"/>
    <w:rsid w:val="002B3919"/>
    <w:rsid w:val="002C2E70"/>
    <w:rsid w:val="002C3B91"/>
    <w:rsid w:val="002D011C"/>
    <w:rsid w:val="002D04EA"/>
    <w:rsid w:val="002D1840"/>
    <w:rsid w:val="002D3DC1"/>
    <w:rsid w:val="002D71EE"/>
    <w:rsid w:val="002F4560"/>
    <w:rsid w:val="00301848"/>
    <w:rsid w:val="00302727"/>
    <w:rsid w:val="003177DA"/>
    <w:rsid w:val="00320BA8"/>
    <w:rsid w:val="003234C6"/>
    <w:rsid w:val="0032669D"/>
    <w:rsid w:val="00332409"/>
    <w:rsid w:val="003329CC"/>
    <w:rsid w:val="003351B5"/>
    <w:rsid w:val="00344C9E"/>
    <w:rsid w:val="00354E9C"/>
    <w:rsid w:val="00356A2F"/>
    <w:rsid w:val="00360262"/>
    <w:rsid w:val="00396E54"/>
    <w:rsid w:val="003A2E06"/>
    <w:rsid w:val="003A4683"/>
    <w:rsid w:val="003B2971"/>
    <w:rsid w:val="003D0233"/>
    <w:rsid w:val="003D04E7"/>
    <w:rsid w:val="003E6BDA"/>
    <w:rsid w:val="003E6CEE"/>
    <w:rsid w:val="003E71C0"/>
    <w:rsid w:val="003F1801"/>
    <w:rsid w:val="004010E0"/>
    <w:rsid w:val="00402A5C"/>
    <w:rsid w:val="00402D1B"/>
    <w:rsid w:val="00416178"/>
    <w:rsid w:val="00420F78"/>
    <w:rsid w:val="004352EA"/>
    <w:rsid w:val="00441777"/>
    <w:rsid w:val="0044205B"/>
    <w:rsid w:val="0044503D"/>
    <w:rsid w:val="0044769E"/>
    <w:rsid w:val="00450753"/>
    <w:rsid w:val="0045342E"/>
    <w:rsid w:val="004632F1"/>
    <w:rsid w:val="004672F3"/>
    <w:rsid w:val="00470478"/>
    <w:rsid w:val="0048172D"/>
    <w:rsid w:val="00494D94"/>
    <w:rsid w:val="00497D25"/>
    <w:rsid w:val="004A0C28"/>
    <w:rsid w:val="004A2696"/>
    <w:rsid w:val="004A5077"/>
    <w:rsid w:val="004B00CA"/>
    <w:rsid w:val="004B0F48"/>
    <w:rsid w:val="004B13F1"/>
    <w:rsid w:val="004B18D2"/>
    <w:rsid w:val="004D34DD"/>
    <w:rsid w:val="004D64C0"/>
    <w:rsid w:val="004E1FC1"/>
    <w:rsid w:val="004E3798"/>
    <w:rsid w:val="004E5667"/>
    <w:rsid w:val="004F16A8"/>
    <w:rsid w:val="004F235D"/>
    <w:rsid w:val="004F7DED"/>
    <w:rsid w:val="005121E2"/>
    <w:rsid w:val="0052299F"/>
    <w:rsid w:val="00523075"/>
    <w:rsid w:val="005344F9"/>
    <w:rsid w:val="00542ABD"/>
    <w:rsid w:val="005512D4"/>
    <w:rsid w:val="005538E3"/>
    <w:rsid w:val="0056709B"/>
    <w:rsid w:val="00574EB6"/>
    <w:rsid w:val="00580BCE"/>
    <w:rsid w:val="0059085A"/>
    <w:rsid w:val="0059438B"/>
    <w:rsid w:val="00596FA6"/>
    <w:rsid w:val="005A6AF2"/>
    <w:rsid w:val="005B3764"/>
    <w:rsid w:val="005B6045"/>
    <w:rsid w:val="005D10C2"/>
    <w:rsid w:val="005D3881"/>
    <w:rsid w:val="005F23F0"/>
    <w:rsid w:val="005F4855"/>
    <w:rsid w:val="005F4FF6"/>
    <w:rsid w:val="005F6CAD"/>
    <w:rsid w:val="0060709C"/>
    <w:rsid w:val="00607530"/>
    <w:rsid w:val="00616C32"/>
    <w:rsid w:val="00617078"/>
    <w:rsid w:val="00642E0A"/>
    <w:rsid w:val="006537CC"/>
    <w:rsid w:val="00666959"/>
    <w:rsid w:val="006674C1"/>
    <w:rsid w:val="0067182C"/>
    <w:rsid w:val="00675915"/>
    <w:rsid w:val="006827E5"/>
    <w:rsid w:val="00683FFC"/>
    <w:rsid w:val="00685D0F"/>
    <w:rsid w:val="00686228"/>
    <w:rsid w:val="00690077"/>
    <w:rsid w:val="006B534C"/>
    <w:rsid w:val="006B5EEE"/>
    <w:rsid w:val="006C5D80"/>
    <w:rsid w:val="006C5E69"/>
    <w:rsid w:val="006D6C52"/>
    <w:rsid w:val="006E4C04"/>
    <w:rsid w:val="00704E47"/>
    <w:rsid w:val="00726281"/>
    <w:rsid w:val="00733782"/>
    <w:rsid w:val="00744302"/>
    <w:rsid w:val="00744449"/>
    <w:rsid w:val="00752AA6"/>
    <w:rsid w:val="00755A15"/>
    <w:rsid w:val="00770936"/>
    <w:rsid w:val="0077247A"/>
    <w:rsid w:val="00772C72"/>
    <w:rsid w:val="00780F13"/>
    <w:rsid w:val="00784B46"/>
    <w:rsid w:val="00790D41"/>
    <w:rsid w:val="007935FC"/>
    <w:rsid w:val="007A006E"/>
    <w:rsid w:val="007A13ED"/>
    <w:rsid w:val="007A27F4"/>
    <w:rsid w:val="007A4CB2"/>
    <w:rsid w:val="007A56E2"/>
    <w:rsid w:val="007B162B"/>
    <w:rsid w:val="007B3422"/>
    <w:rsid w:val="007C1FCB"/>
    <w:rsid w:val="007C5808"/>
    <w:rsid w:val="007D2533"/>
    <w:rsid w:val="007D6283"/>
    <w:rsid w:val="007E21D6"/>
    <w:rsid w:val="007E7FE4"/>
    <w:rsid w:val="0080079C"/>
    <w:rsid w:val="008011D8"/>
    <w:rsid w:val="00803B8A"/>
    <w:rsid w:val="0081105F"/>
    <w:rsid w:val="008317E3"/>
    <w:rsid w:val="00836BC6"/>
    <w:rsid w:val="008472AE"/>
    <w:rsid w:val="00850367"/>
    <w:rsid w:val="00852034"/>
    <w:rsid w:val="00864489"/>
    <w:rsid w:val="00867A3E"/>
    <w:rsid w:val="00871CA9"/>
    <w:rsid w:val="00883E82"/>
    <w:rsid w:val="008872D0"/>
    <w:rsid w:val="008951C5"/>
    <w:rsid w:val="00896880"/>
    <w:rsid w:val="008A4E58"/>
    <w:rsid w:val="008B3378"/>
    <w:rsid w:val="008C5ED0"/>
    <w:rsid w:val="008D1856"/>
    <w:rsid w:val="008F2266"/>
    <w:rsid w:val="00907E0B"/>
    <w:rsid w:val="00925A4D"/>
    <w:rsid w:val="00925C0F"/>
    <w:rsid w:val="009264C3"/>
    <w:rsid w:val="00927D77"/>
    <w:rsid w:val="00932728"/>
    <w:rsid w:val="00932834"/>
    <w:rsid w:val="0093421C"/>
    <w:rsid w:val="0093486B"/>
    <w:rsid w:val="00934DFC"/>
    <w:rsid w:val="009437AA"/>
    <w:rsid w:val="009506AC"/>
    <w:rsid w:val="00951160"/>
    <w:rsid w:val="00953DE6"/>
    <w:rsid w:val="00960A33"/>
    <w:rsid w:val="00961BB1"/>
    <w:rsid w:val="009628EE"/>
    <w:rsid w:val="00964A58"/>
    <w:rsid w:val="00966E65"/>
    <w:rsid w:val="00974A7B"/>
    <w:rsid w:val="00975A6F"/>
    <w:rsid w:val="0098201E"/>
    <w:rsid w:val="00983650"/>
    <w:rsid w:val="00990D74"/>
    <w:rsid w:val="00995A6C"/>
    <w:rsid w:val="009A1C8E"/>
    <w:rsid w:val="009A29C8"/>
    <w:rsid w:val="009A3225"/>
    <w:rsid w:val="009A602B"/>
    <w:rsid w:val="009A67F5"/>
    <w:rsid w:val="009D0F1A"/>
    <w:rsid w:val="009D414D"/>
    <w:rsid w:val="009D5458"/>
    <w:rsid w:val="009E69DD"/>
    <w:rsid w:val="009F6872"/>
    <w:rsid w:val="00A00081"/>
    <w:rsid w:val="00A00E02"/>
    <w:rsid w:val="00A01C63"/>
    <w:rsid w:val="00A025AE"/>
    <w:rsid w:val="00A14021"/>
    <w:rsid w:val="00A1479C"/>
    <w:rsid w:val="00A14CC8"/>
    <w:rsid w:val="00A220E4"/>
    <w:rsid w:val="00A27B04"/>
    <w:rsid w:val="00A33655"/>
    <w:rsid w:val="00A364C8"/>
    <w:rsid w:val="00A43FC7"/>
    <w:rsid w:val="00A447B4"/>
    <w:rsid w:val="00A44C20"/>
    <w:rsid w:val="00A47A57"/>
    <w:rsid w:val="00A518C5"/>
    <w:rsid w:val="00A575A8"/>
    <w:rsid w:val="00A823F8"/>
    <w:rsid w:val="00A85C7E"/>
    <w:rsid w:val="00A926B9"/>
    <w:rsid w:val="00A92DEB"/>
    <w:rsid w:val="00A93102"/>
    <w:rsid w:val="00AB06A2"/>
    <w:rsid w:val="00AB3806"/>
    <w:rsid w:val="00AC0BA0"/>
    <w:rsid w:val="00AC35C5"/>
    <w:rsid w:val="00AD5A0A"/>
    <w:rsid w:val="00AE0DDE"/>
    <w:rsid w:val="00AF3DBD"/>
    <w:rsid w:val="00AF695D"/>
    <w:rsid w:val="00B006A7"/>
    <w:rsid w:val="00B14405"/>
    <w:rsid w:val="00B17B57"/>
    <w:rsid w:val="00B36E93"/>
    <w:rsid w:val="00B43BD2"/>
    <w:rsid w:val="00B6548F"/>
    <w:rsid w:val="00B80110"/>
    <w:rsid w:val="00B8100E"/>
    <w:rsid w:val="00B827F5"/>
    <w:rsid w:val="00B8316D"/>
    <w:rsid w:val="00B86BEB"/>
    <w:rsid w:val="00B93BC6"/>
    <w:rsid w:val="00B97C2D"/>
    <w:rsid w:val="00BA0DFA"/>
    <w:rsid w:val="00BA1819"/>
    <w:rsid w:val="00BC52CF"/>
    <w:rsid w:val="00BD1874"/>
    <w:rsid w:val="00BD19A7"/>
    <w:rsid w:val="00BD2900"/>
    <w:rsid w:val="00BF2AA0"/>
    <w:rsid w:val="00C03CD1"/>
    <w:rsid w:val="00C062D1"/>
    <w:rsid w:val="00C2251F"/>
    <w:rsid w:val="00C40CED"/>
    <w:rsid w:val="00C41846"/>
    <w:rsid w:val="00C4260F"/>
    <w:rsid w:val="00C47B5C"/>
    <w:rsid w:val="00C61F21"/>
    <w:rsid w:val="00C67497"/>
    <w:rsid w:val="00C943AA"/>
    <w:rsid w:val="00C9611B"/>
    <w:rsid w:val="00CA165C"/>
    <w:rsid w:val="00CA3F43"/>
    <w:rsid w:val="00CB39D2"/>
    <w:rsid w:val="00CC6FD8"/>
    <w:rsid w:val="00CE3C29"/>
    <w:rsid w:val="00CE7607"/>
    <w:rsid w:val="00D10E89"/>
    <w:rsid w:val="00D20D98"/>
    <w:rsid w:val="00D3613C"/>
    <w:rsid w:val="00D54A13"/>
    <w:rsid w:val="00D54F96"/>
    <w:rsid w:val="00D55089"/>
    <w:rsid w:val="00D57FEB"/>
    <w:rsid w:val="00D66E64"/>
    <w:rsid w:val="00D87538"/>
    <w:rsid w:val="00D93C02"/>
    <w:rsid w:val="00D972DB"/>
    <w:rsid w:val="00DC1C04"/>
    <w:rsid w:val="00DC3160"/>
    <w:rsid w:val="00DC5814"/>
    <w:rsid w:val="00DD1C58"/>
    <w:rsid w:val="00DD5D76"/>
    <w:rsid w:val="00DE2CF8"/>
    <w:rsid w:val="00DE6CB6"/>
    <w:rsid w:val="00DF3832"/>
    <w:rsid w:val="00DF3F55"/>
    <w:rsid w:val="00DF5266"/>
    <w:rsid w:val="00E02822"/>
    <w:rsid w:val="00E41D00"/>
    <w:rsid w:val="00E42F23"/>
    <w:rsid w:val="00E45F7D"/>
    <w:rsid w:val="00E47579"/>
    <w:rsid w:val="00E51576"/>
    <w:rsid w:val="00E707F6"/>
    <w:rsid w:val="00E7771C"/>
    <w:rsid w:val="00E81E10"/>
    <w:rsid w:val="00E9050D"/>
    <w:rsid w:val="00E96977"/>
    <w:rsid w:val="00EA7C04"/>
    <w:rsid w:val="00EA7C63"/>
    <w:rsid w:val="00EB05C1"/>
    <w:rsid w:val="00EB48CB"/>
    <w:rsid w:val="00EC58FC"/>
    <w:rsid w:val="00EC60A6"/>
    <w:rsid w:val="00EC6B04"/>
    <w:rsid w:val="00EC7680"/>
    <w:rsid w:val="00ED106D"/>
    <w:rsid w:val="00ED25F9"/>
    <w:rsid w:val="00ED2B7C"/>
    <w:rsid w:val="00ED2EA0"/>
    <w:rsid w:val="00ED320F"/>
    <w:rsid w:val="00ED4142"/>
    <w:rsid w:val="00ED70AA"/>
    <w:rsid w:val="00ED726A"/>
    <w:rsid w:val="00EE3B6B"/>
    <w:rsid w:val="00EE5290"/>
    <w:rsid w:val="00EF3D9F"/>
    <w:rsid w:val="00F06A08"/>
    <w:rsid w:val="00F145BB"/>
    <w:rsid w:val="00F21503"/>
    <w:rsid w:val="00F27A69"/>
    <w:rsid w:val="00F34276"/>
    <w:rsid w:val="00F409DB"/>
    <w:rsid w:val="00F42279"/>
    <w:rsid w:val="00F452EE"/>
    <w:rsid w:val="00F516B5"/>
    <w:rsid w:val="00F57052"/>
    <w:rsid w:val="00F6045C"/>
    <w:rsid w:val="00F632B2"/>
    <w:rsid w:val="00F647B6"/>
    <w:rsid w:val="00F86366"/>
    <w:rsid w:val="00F867F6"/>
    <w:rsid w:val="00F91C0D"/>
    <w:rsid w:val="00F9793A"/>
    <w:rsid w:val="00FA5154"/>
    <w:rsid w:val="00FB18AA"/>
    <w:rsid w:val="00FB2C04"/>
    <w:rsid w:val="00FC13D3"/>
    <w:rsid w:val="00FC7CF9"/>
    <w:rsid w:val="00FE04ED"/>
    <w:rsid w:val="00FF1F78"/>
    <w:rsid w:val="00FF5948"/>
    <w:rsid w:val="00FF763D"/>
    <w:rsid w:val="177BC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510E2C"/>
  <w15:docId w15:val="{91A7665B-63AC-444C-BADB-A28A543F045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66E64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803B8A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2E74B5" w:themeColor="accent1" w:themeShade="BF"/>
      <w:sz w:val="28"/>
      <w:szCs w:val="28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D64C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00EA4"/>
  </w:style>
  <w:style w:type="paragraph" w:styleId="Piedepgina">
    <w:name w:val="footer"/>
    <w:basedOn w:val="Normal"/>
    <w:link w:val="Piedepgina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00EA4"/>
  </w:style>
  <w:style w:type="paragraph" w:styleId="Textodeglobo">
    <w:name w:val="Balloon Text"/>
    <w:basedOn w:val="Normal"/>
    <w:link w:val="TextodegloboCar"/>
    <w:uiPriority w:val="99"/>
    <w:semiHidden/>
    <w:unhideWhenUsed/>
    <w:rsid w:val="00000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000EA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locked/>
    <w:rsid w:val="00000EA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000EA4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A47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7A57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/>
    <w:rsid w:val="00A47A57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18BC"/>
    <w:rPr>
      <w:b/>
      <w:bCs/>
    </w:rPr>
  </w:style>
  <w:style w:type="character" w:styleId="AsuntodelcomentarioCar" w:customStyle="1">
    <w:name w:val="Asunto del comentario Car"/>
    <w:link w:val="Asuntodelcomentario"/>
    <w:uiPriority w:val="99"/>
    <w:semiHidden/>
    <w:rsid w:val="002A18BC"/>
    <w:rPr>
      <w:b/>
      <w:bCs/>
      <w:lang w:eastAsia="en-US"/>
    </w:rPr>
  </w:style>
  <w:style w:type="table" w:styleId="Tablaconcuadrcula8">
    <w:name w:val="Table Grid 8"/>
    <w:basedOn w:val="Tablanormal"/>
    <w:rsid w:val="00BD19A7"/>
    <w:pPr>
      <w:spacing w:after="200" w:line="276" w:lineRule="auto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Descripcin">
    <w:name w:val="caption"/>
    <w:basedOn w:val="Normal"/>
    <w:next w:val="Normal"/>
    <w:qFormat/>
    <w:rsid w:val="00686228"/>
    <w:pPr>
      <w:spacing w:after="0" w:line="240" w:lineRule="auto"/>
    </w:pPr>
    <w:rPr>
      <w:rFonts w:ascii="Times New Roman" w:hAnsi="Times New Roman" w:eastAsia="Times New Roman"/>
      <w:b/>
      <w:bCs/>
      <w:sz w:val="20"/>
      <w:szCs w:val="20"/>
      <w:lang w:eastAsia="es-ES"/>
    </w:rPr>
  </w:style>
  <w:style w:type="paragraph" w:styleId="p-rrafo-primero" w:customStyle="1">
    <w:name w:val="p-rrafo-primero"/>
    <w:basedOn w:val="Normal"/>
    <w:rsid w:val="00AF695D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es-ES"/>
    </w:rPr>
  </w:style>
  <w:style w:type="paragraph" w:styleId="listas" w:customStyle="1">
    <w:name w:val="listas"/>
    <w:basedOn w:val="Normal"/>
    <w:rsid w:val="00AF695D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es-ES"/>
    </w:rPr>
  </w:style>
  <w:style w:type="character" w:styleId="charoverride-7" w:customStyle="1">
    <w:name w:val="charoverride-7"/>
    <w:basedOn w:val="Fuentedeprrafopredeter"/>
    <w:rsid w:val="00AF695D"/>
  </w:style>
  <w:style w:type="paragraph" w:styleId="t1" w:customStyle="1">
    <w:name w:val="t1"/>
    <w:basedOn w:val="Normal"/>
    <w:rsid w:val="00AF695D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es-ES"/>
    </w:rPr>
  </w:style>
  <w:style w:type="paragraph" w:styleId="texto-corrido" w:customStyle="1">
    <w:name w:val="texto-corrido"/>
    <w:basedOn w:val="Normal"/>
    <w:rsid w:val="00AF695D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es-ES"/>
    </w:rPr>
  </w:style>
  <w:style w:type="character" w:styleId="charoverride-6" w:customStyle="1">
    <w:name w:val="charoverride-6"/>
    <w:basedOn w:val="Fuentedeprrafopredeter"/>
    <w:rsid w:val="00AF695D"/>
  </w:style>
  <w:style w:type="paragraph" w:styleId="Default" w:customStyle="1">
    <w:name w:val="Default"/>
    <w:rsid w:val="007935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0C74A4"/>
    <w:pPr>
      <w:widowControl w:val="0"/>
      <w:autoSpaceDE w:val="0"/>
      <w:autoSpaceDN w:val="0"/>
      <w:spacing w:after="0" w:line="240" w:lineRule="auto"/>
      <w:ind w:left="121"/>
    </w:pPr>
    <w:rPr>
      <w:rFonts w:ascii="Arial MT" w:hAnsi="Arial MT" w:eastAsia="Arial MT" w:cs="Arial MT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0C74A4"/>
    <w:rPr>
      <w:rFonts w:ascii="Arial MT" w:hAnsi="Arial MT" w:eastAsia="Arial MT" w:cs="Arial MT"/>
      <w:sz w:val="22"/>
      <w:szCs w:val="22"/>
      <w:lang w:val="es-ES" w:eastAsia="en-US"/>
    </w:rPr>
  </w:style>
  <w:style w:type="character" w:styleId="PrrafodelistaCar" w:customStyle="1">
    <w:name w:val="Párrafo de lista Car"/>
    <w:link w:val="Prrafodelista"/>
    <w:uiPriority w:val="34"/>
    <w:rsid w:val="00E41D00"/>
    <w:rPr>
      <w:sz w:val="22"/>
      <w:szCs w:val="22"/>
      <w:lang w:val="es-ES" w:eastAsia="en-US"/>
    </w:rPr>
  </w:style>
  <w:style w:type="character" w:styleId="Ttulo1Car" w:customStyle="1">
    <w:name w:val="Título 1 Car"/>
    <w:basedOn w:val="Fuentedeprrafopredeter"/>
    <w:link w:val="Ttulo1"/>
    <w:uiPriority w:val="9"/>
    <w:rsid w:val="00803B8A"/>
    <w:rPr>
      <w:rFonts w:asciiTheme="majorHAnsi" w:hAnsiTheme="majorHAnsi" w:eastAsiaTheme="majorEastAsia" w:cstheme="majorBidi"/>
      <w:b/>
      <w:bCs/>
      <w:color w:val="2E74B5" w:themeColor="accent1" w:themeShade="BF"/>
      <w:sz w:val="28"/>
      <w:szCs w:val="28"/>
      <w:lang w:val="en-US" w:eastAsia="en-US"/>
    </w:rPr>
  </w:style>
  <w:style w:type="paragraph" w:styleId="Listaconvietas">
    <w:name w:val="List Bullet"/>
    <w:basedOn w:val="Normal"/>
    <w:uiPriority w:val="99"/>
    <w:unhideWhenUsed/>
    <w:rsid w:val="00803B8A"/>
    <w:pPr>
      <w:numPr>
        <w:numId w:val="13"/>
      </w:numPr>
      <w:contextualSpacing/>
    </w:pPr>
    <w:rPr>
      <w:rFonts w:asciiTheme="minorHAnsi" w:hAnsiTheme="minorHAnsi" w:eastAsiaTheme="minorEastAsia" w:cstheme="minorBidi"/>
      <w:lang w:val="en-US"/>
    </w:rPr>
  </w:style>
  <w:style w:type="paragraph" w:styleId="Listaconnmeros">
    <w:name w:val="List Number"/>
    <w:basedOn w:val="Normal"/>
    <w:uiPriority w:val="99"/>
    <w:unhideWhenUsed/>
    <w:rsid w:val="00803B8A"/>
    <w:pPr>
      <w:numPr>
        <w:numId w:val="14"/>
      </w:numPr>
      <w:contextualSpacing/>
    </w:pPr>
    <w:rPr>
      <w:rFonts w:asciiTheme="minorHAnsi" w:hAnsiTheme="minorHAnsi" w:eastAsiaTheme="minorEastAsia" w:cstheme="minorBidi"/>
      <w:lang w:val="en-US"/>
    </w:rPr>
  </w:style>
  <w:style w:type="paragraph" w:styleId="Ttulo">
    <w:name w:val="Title"/>
    <w:basedOn w:val="Normal"/>
    <w:next w:val="Normal"/>
    <w:link w:val="TtuloCar"/>
    <w:uiPriority w:val="10"/>
    <w:qFormat/>
    <w:rsid w:val="00AB3806"/>
    <w:pPr>
      <w:pBdr>
        <w:bottom w:val="single" w:color="5B9BD5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TtuloCar" w:customStyle="1">
    <w:name w:val="Título Car"/>
    <w:basedOn w:val="Fuentedeprrafopredeter"/>
    <w:link w:val="Ttulo"/>
    <w:uiPriority w:val="10"/>
    <w:rsid w:val="00AB3806"/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  <w:lang w:val="en-US" w:eastAsia="en-US"/>
    </w:rPr>
  </w:style>
  <w:style w:type="character" w:styleId="oxzekf" w:customStyle="1">
    <w:name w:val="oxzekf"/>
    <w:basedOn w:val="Fuentedeprrafopredeter"/>
    <w:rsid w:val="00EC60A6"/>
  </w:style>
  <w:style w:type="character" w:styleId="Hipervnculo">
    <w:name w:val="Hyperlink"/>
    <w:basedOn w:val="Fuentedeprrafopredeter"/>
    <w:uiPriority w:val="99"/>
    <w:unhideWhenUsed/>
    <w:rsid w:val="00EC60A6"/>
    <w:rPr>
      <w:color w:val="0563C1" w:themeColor="hyperlink"/>
      <w:u w:val="single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4D64C0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val="es-ES" w:eastAsia="en-US"/>
    </w:rPr>
  </w:style>
  <w:style w:type="paragraph" w:styleId="NormalWeb">
    <w:name w:val="Normal (Web)"/>
    <w:basedOn w:val="Normal"/>
    <w:uiPriority w:val="99"/>
    <w:semiHidden/>
    <w:unhideWhenUsed/>
    <w:rsid w:val="004D64C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4D64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arpeta%20evaluadores\instrumentos%20de%20evaluacion\Formato%20Lista%20Chequeo%20Desempe&#241;o-Producto.dot" TargetMode="External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e6e249-a464-4a66-b5e6-b135f4643275">
      <UserInfo>
        <DisplayName/>
        <AccountId xsi:nil="true"/>
        <AccountType/>
      </UserInfo>
    </SharedWithUsers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3" ma:contentTypeDescription="Create a new document." ma:contentTypeScope="" ma:versionID="395f998c122862062c6ac0fd124b3aaa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5f8f6f15e15d1410d0035fedc678f066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BC457D-947D-4C65-8B2A-F9DCD2DC8EE6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customXml/itemProps2.xml><?xml version="1.0" encoding="utf-8"?>
<ds:datastoreItem xmlns:ds="http://schemas.openxmlformats.org/officeDocument/2006/customXml" ds:itemID="{92CA3084-81FC-4138-9059-013F96B8FC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5B7187-2DC6-40D8-8FCF-0854A360FC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8906B6-DC6E-460F-9666-07803ABCC96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Formato Lista Chequeo Desempeño-Producto</ap:Template>
  <ap:Application>Microsoft Word for the web</ap:Application>
  <ap:DocSecurity>0</ap:DocSecurity>
  <ap:ScaleCrop>false</ap:ScaleCrop>
  <ap:Company>SENA DIRECCION GENERAL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JAIRO RAMIREZ</dc:creator>
  <cp:lastModifiedBy>Rosa Arelys Alfonso Alfonso</cp:lastModifiedBy>
  <cp:revision>6</cp:revision>
  <cp:lastPrinted>2025-09-20T00:23:00Z</cp:lastPrinted>
  <dcterms:created xsi:type="dcterms:W3CDTF">2025-12-09T17:38:00Z</dcterms:created>
  <dcterms:modified xsi:type="dcterms:W3CDTF">2026-06-10T20:42:36Z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0x01010026E6051EB6CD17489A166D6434C20917</vt:lpwstr>
  </property>
  <property fmtid="{D5CDD505-2E9C-101B-9397-08002B2CF9AE}" pid="3" name="Order">
    <vt:r8>790200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